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4A4AEC16"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4134C7">
        <w:rPr>
          <w:rFonts w:ascii="Arial" w:hAnsi="Arial" w:cs="Arial"/>
          <w:b/>
          <w:bCs/>
          <w:sz w:val="24"/>
        </w:rPr>
        <w:t>31</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w:t>
      </w:r>
      <w:r w:rsidR="00065F98">
        <w:rPr>
          <w:rFonts w:ascii="Arial" w:hAnsi="Arial" w:cs="Arial"/>
          <w:b/>
          <w:bCs/>
          <w:sz w:val="24"/>
        </w:rPr>
        <w:t>902027</w:t>
      </w:r>
    </w:p>
    <w:p w14:paraId="1072ED5C" w14:textId="5FD53E10" w:rsidR="00565F90" w:rsidRPr="0052708D" w:rsidRDefault="004134C7"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25 February - 01</w:t>
      </w:r>
      <w:r w:rsidR="00B5232D">
        <w:rPr>
          <w:rFonts w:ascii="Arial" w:hAnsi="Arial" w:cs="Arial"/>
          <w:b/>
          <w:noProof/>
          <w:sz w:val="24"/>
        </w:rPr>
        <w:t xml:space="preserve"> </w:t>
      </w:r>
      <w:r>
        <w:rPr>
          <w:rFonts w:ascii="Arial" w:hAnsi="Arial" w:cs="Arial"/>
          <w:b/>
          <w:noProof/>
          <w:sz w:val="24"/>
        </w:rPr>
        <w:t>March</w:t>
      </w:r>
      <w:r w:rsidR="00624682">
        <w:rPr>
          <w:rFonts w:ascii="Arial" w:hAnsi="Arial" w:cs="Arial"/>
          <w:b/>
          <w:noProof/>
          <w:sz w:val="24"/>
        </w:rPr>
        <w:t xml:space="preserve"> </w:t>
      </w:r>
      <w:r>
        <w:rPr>
          <w:rFonts w:ascii="Arial" w:hAnsi="Arial" w:cs="Arial"/>
          <w:b/>
          <w:noProof/>
          <w:sz w:val="24"/>
        </w:rPr>
        <w:t>2019</w:t>
      </w:r>
      <w:r w:rsidR="002D2D96">
        <w:rPr>
          <w:rFonts w:ascii="Arial" w:hAnsi="Arial" w:cs="Arial"/>
          <w:b/>
          <w:noProof/>
          <w:sz w:val="24"/>
        </w:rPr>
        <w:t xml:space="preserve">, </w:t>
      </w:r>
      <w:r>
        <w:rPr>
          <w:rFonts w:ascii="Arial" w:hAnsi="Arial" w:cs="Arial"/>
          <w:b/>
          <w:noProof/>
          <w:sz w:val="24"/>
        </w:rPr>
        <w:t>Tenerife</w:t>
      </w:r>
      <w:r w:rsidR="00EE442F">
        <w:rPr>
          <w:rFonts w:ascii="Arial" w:hAnsi="Arial" w:cs="Arial"/>
          <w:b/>
          <w:noProof/>
          <w:sz w:val="24"/>
        </w:rPr>
        <w:t xml:space="preserve">, </w:t>
      </w:r>
      <w:r>
        <w:rPr>
          <w:rFonts w:ascii="Arial" w:hAnsi="Arial" w:cs="Arial"/>
          <w:b/>
          <w:noProof/>
          <w:sz w:val="24"/>
        </w:rPr>
        <w:t>Spain</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12CC51A"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A4C14">
        <w:rPr>
          <w:rFonts w:ascii="Arial" w:hAnsi="Arial" w:cs="Arial"/>
          <w:b/>
        </w:rPr>
        <w:t>Corrections</w:t>
      </w:r>
      <w:r w:rsidR="00203CF7">
        <w:rPr>
          <w:rFonts w:ascii="Arial" w:hAnsi="Arial" w:cs="Arial"/>
          <w:b/>
        </w:rPr>
        <w:t xml:space="preserve"> for Solution #4</w:t>
      </w:r>
    </w:p>
    <w:p w14:paraId="088A0758" w14:textId="7D921EF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Agreement</w:t>
      </w:r>
    </w:p>
    <w:p w14:paraId="32487FC1" w14:textId="74B09381"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624682">
        <w:rPr>
          <w:rFonts w:ascii="Arial" w:eastAsiaTheme="minorEastAsia" w:hAnsi="Arial" w:cs="Arial"/>
          <w:b/>
          <w:lang w:eastAsia="zh-CN"/>
        </w:rPr>
        <w:t>6.</w:t>
      </w:r>
      <w:r w:rsidR="00065F98">
        <w:rPr>
          <w:rFonts w:ascii="Arial" w:eastAsiaTheme="minorEastAsia" w:hAnsi="Arial" w:cs="Arial"/>
          <w:b/>
          <w:lang w:eastAsia="zh-CN"/>
        </w:rPr>
        <w:t>28</w:t>
      </w:r>
    </w:p>
    <w:p w14:paraId="2259DF37" w14:textId="2AAE0D1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624682">
        <w:rPr>
          <w:rFonts w:ascii="Arial" w:eastAsiaTheme="minorEastAsia" w:hAnsi="Arial" w:cs="Arial"/>
          <w:b/>
          <w:lang w:eastAsia="zh-CN"/>
        </w:rPr>
        <w:t>FS_RACS</w:t>
      </w:r>
      <w:r w:rsidR="00565F90">
        <w:rPr>
          <w:rFonts w:ascii="Arial" w:hAnsi="Arial" w:cs="Arial"/>
          <w:b/>
        </w:rPr>
        <w:t xml:space="preserve"> / Rel-1</w:t>
      </w:r>
      <w:r w:rsidR="00624682">
        <w:rPr>
          <w:rFonts w:ascii="Arial" w:eastAsiaTheme="minorEastAsia" w:hAnsi="Arial" w:cs="Arial" w:hint="eastAsia"/>
          <w:b/>
          <w:lang w:eastAsia="zh-CN"/>
        </w:rPr>
        <w:t>6</w:t>
      </w:r>
    </w:p>
    <w:p w14:paraId="4C4C31C7" w14:textId="69BB6749" w:rsidR="00F86CAC" w:rsidRPr="00C96B12"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p>
    <w:p w14:paraId="12BAD949" w14:textId="621149E1" w:rsidR="004134C7" w:rsidRDefault="00F86CAC" w:rsidP="00F86CAC">
      <w:pPr>
        <w:pStyle w:val="Heading1"/>
        <w:ind w:left="0" w:firstLine="0"/>
      </w:pPr>
      <w:r>
        <w:t>Discussion</w:t>
      </w:r>
    </w:p>
    <w:p w14:paraId="59BFEE86" w14:textId="530A8B86" w:rsidR="0012009E" w:rsidRPr="0012009E" w:rsidRDefault="0012009E" w:rsidP="0012009E">
      <w:r>
        <w:t xml:space="preserve">Some editorial changes are proposed, and an editor’s note is removed. In addition some text is proposed to be added to the evaluation section to say that </w:t>
      </w:r>
      <w:r w:rsidRPr="0012009E">
        <w:t>at step 4/5 of the procedure described in 6.12.3.2 the AF (if owned by the operator) could allocate a PLMN-specific UE capability ID if the ID provided by the UE is not known, or if no UE capability ID is provided by the UE.</w:t>
      </w:r>
      <w:r>
        <w:t xml:space="preserve"> This would allow the AF to act as a centralised NF for </w:t>
      </w:r>
      <w:r w:rsidRPr="0012009E">
        <w:t>PLMN-specific UE capability ID</w:t>
      </w:r>
      <w:r>
        <w:t xml:space="preserve"> management and storage.</w:t>
      </w:r>
    </w:p>
    <w:p w14:paraId="1731D8A4" w14:textId="6E50D262" w:rsidR="00CA203A" w:rsidRDefault="00CA203A" w:rsidP="00CA203A">
      <w:pPr>
        <w:pStyle w:val="Heading1"/>
      </w:pPr>
      <w:r w:rsidRPr="00CA203A">
        <w:t>Proposal</w:t>
      </w:r>
    </w:p>
    <w:p w14:paraId="2077DD1E" w14:textId="36C6AF9B" w:rsidR="00925492" w:rsidRDefault="00925492" w:rsidP="00925492">
      <w:r>
        <w:t>The following changes are p</w:t>
      </w:r>
      <w:r w:rsidR="00BA4C14">
        <w:t>roposed to TR 23.743</w:t>
      </w:r>
      <w:r>
        <w:t>.</w:t>
      </w:r>
    </w:p>
    <w:p w14:paraId="7169C7C5" w14:textId="1C6BF3CA" w:rsidR="00BA4C14" w:rsidRPr="00DF1AE2" w:rsidRDefault="00DF1AE2" w:rsidP="00925492">
      <w:pPr>
        <w:rPr>
          <w:color w:val="FF0000"/>
          <w:sz w:val="32"/>
        </w:rPr>
      </w:pPr>
      <w:r w:rsidRPr="00111528">
        <w:rPr>
          <w:color w:val="FF0000"/>
          <w:sz w:val="32"/>
        </w:rPr>
        <w:t>&lt;&lt;&lt;&lt; Start of changes &gt;&gt;&gt;&gt;</w:t>
      </w:r>
    </w:p>
    <w:p w14:paraId="2C5BEB7E" w14:textId="77777777" w:rsidR="00BA4C14" w:rsidRPr="00C303C8" w:rsidRDefault="00BA4C14" w:rsidP="00BA4C14">
      <w:pPr>
        <w:pStyle w:val="Heading2"/>
      </w:pPr>
      <w:bookmarkStart w:id="0" w:name="_Toc332414"/>
      <w:r w:rsidRPr="00C303C8">
        <w:rPr>
          <w:lang w:eastAsia="zh-CN"/>
        </w:rPr>
        <w:t>6</w:t>
      </w:r>
      <w:r w:rsidRPr="00C303C8">
        <w:rPr>
          <w:rFonts w:hint="eastAsia"/>
          <w:lang w:eastAsia="zh-CN"/>
        </w:rPr>
        <w:t>.</w:t>
      </w:r>
      <w:r>
        <w:rPr>
          <w:lang w:eastAsia="zh-CN"/>
        </w:rPr>
        <w:t>12</w:t>
      </w:r>
      <w:r w:rsidRPr="00C303C8">
        <w:rPr>
          <w:rFonts w:hint="eastAsia"/>
          <w:lang w:eastAsia="ko-KR"/>
        </w:rPr>
        <w:tab/>
      </w:r>
      <w:r w:rsidRPr="00C303C8">
        <w:t>Solution</w:t>
      </w:r>
      <w:r w:rsidRPr="00C303C8">
        <w:rPr>
          <w:rFonts w:hint="eastAsia"/>
          <w:lang w:eastAsia="zh-CN"/>
        </w:rPr>
        <w:t xml:space="preserve"> #</w:t>
      </w:r>
      <w:r>
        <w:rPr>
          <w:lang w:eastAsia="zh-CN"/>
        </w:rPr>
        <w:t>12</w:t>
      </w:r>
      <w:r w:rsidRPr="00C303C8">
        <w:t xml:space="preserve">: </w:t>
      </w:r>
      <w:r>
        <w:t>Bulk Provisioning of UE Radio Capability from AF</w:t>
      </w:r>
      <w:bookmarkEnd w:id="0"/>
    </w:p>
    <w:p w14:paraId="5D65FD04" w14:textId="77777777" w:rsidR="00BA4C14" w:rsidRPr="00C303C8" w:rsidRDefault="00BA4C14" w:rsidP="00BA4C14">
      <w:pPr>
        <w:pStyle w:val="Heading3"/>
      </w:pPr>
      <w:bookmarkStart w:id="1" w:name="_Toc332415"/>
      <w:r w:rsidRPr="00C303C8">
        <w:t>6.</w:t>
      </w:r>
      <w:r>
        <w:t>12</w:t>
      </w:r>
      <w:r w:rsidRPr="00C303C8">
        <w:t>.</w:t>
      </w:r>
      <w:r w:rsidRPr="00C303C8">
        <w:rPr>
          <w:rFonts w:hint="eastAsia"/>
        </w:rPr>
        <w:t>1</w:t>
      </w:r>
      <w:r w:rsidRPr="00C303C8">
        <w:rPr>
          <w:rFonts w:hint="eastAsia"/>
        </w:rPr>
        <w:tab/>
      </w:r>
      <w:r w:rsidRPr="00C303C8">
        <w:t>Introduction</w:t>
      </w:r>
      <w:bookmarkEnd w:id="1"/>
    </w:p>
    <w:p w14:paraId="2CA85DCB" w14:textId="77777777" w:rsidR="00BA4C14" w:rsidRPr="00545CF8" w:rsidRDefault="00BA4C14" w:rsidP="00BA4C14">
      <w:pPr>
        <w:rPr>
          <w:lang w:eastAsia="ko-KR"/>
        </w:rPr>
      </w:pPr>
      <w:r>
        <w:rPr>
          <w:rFonts w:hint="eastAsia"/>
          <w:lang w:eastAsia="ko-KR"/>
        </w:rPr>
        <w:t xml:space="preserve">The solution addresses key issue #2. </w:t>
      </w:r>
      <w:r>
        <w:rPr>
          <w:lang w:eastAsia="ko-KR"/>
        </w:rPr>
        <w:t xml:space="preserve">It proposes that the AF provisions to the AMF via NEF the representation of UE radio capability (e.g., UE Radio Capability ID) and corresponding UE radio capabilities. </w:t>
      </w:r>
      <w:r w:rsidRPr="00545CF8">
        <w:rPr>
          <w:lang w:eastAsia="ko-KR"/>
        </w:rPr>
        <w:t xml:space="preserve">In this solution, UE Radio Capability Information </w:t>
      </w:r>
      <w:r>
        <w:rPr>
          <w:lang w:eastAsia="ko-KR"/>
        </w:rPr>
        <w:t xml:space="preserve">is composed of </w:t>
      </w:r>
      <w:r w:rsidRPr="00545CF8">
        <w:rPr>
          <w:lang w:eastAsia="ko-KR"/>
        </w:rPr>
        <w:t>the UE Radio Capability and corresponding UE</w:t>
      </w:r>
      <w:r>
        <w:rPr>
          <w:lang w:eastAsia="ko-KR"/>
        </w:rPr>
        <w:t xml:space="preserve"> Radio Capability ID. The NEF provisions the UE Radio Capability Information to the AMFs in the PLMN by using bulk provisioning method.</w:t>
      </w:r>
      <w:r w:rsidRPr="00E64F27">
        <w:t xml:space="preserve"> </w:t>
      </w:r>
      <w:r w:rsidRPr="00E64F27">
        <w:rPr>
          <w:lang w:eastAsia="ko-KR"/>
        </w:rPr>
        <w:t>The AMF can retrieve the UE Radio Capability information from AF via NEF if AMF has no UE Radio Capability Information stored.</w:t>
      </w:r>
    </w:p>
    <w:p w14:paraId="5222F855" w14:textId="77777777" w:rsidR="00BA4C14" w:rsidRPr="00C303C8" w:rsidRDefault="00BA4C14" w:rsidP="00BA4C14">
      <w:pPr>
        <w:pStyle w:val="Heading3"/>
      </w:pPr>
      <w:bookmarkStart w:id="2" w:name="_Toc332416"/>
      <w:r w:rsidRPr="00C303C8">
        <w:t>6.</w:t>
      </w:r>
      <w:r>
        <w:t>12</w:t>
      </w:r>
      <w:r w:rsidRPr="00C303C8">
        <w:t>.2</w:t>
      </w:r>
      <w:r w:rsidRPr="00C303C8">
        <w:rPr>
          <w:rFonts w:hint="eastAsia"/>
        </w:rPr>
        <w:tab/>
      </w:r>
      <w:r w:rsidRPr="00C303C8">
        <w:t xml:space="preserve">Functional </w:t>
      </w:r>
      <w:r w:rsidRPr="00C303C8">
        <w:rPr>
          <w:rFonts w:hint="eastAsia"/>
        </w:rPr>
        <w:t>Description</w:t>
      </w:r>
      <w:bookmarkEnd w:id="2"/>
    </w:p>
    <w:p w14:paraId="229DA893" w14:textId="77777777" w:rsidR="00BA4C14" w:rsidRDefault="00BA4C14" w:rsidP="00BA4C14">
      <w:pPr>
        <w:rPr>
          <w:lang w:eastAsia="ko-KR"/>
        </w:rPr>
      </w:pPr>
      <w:r>
        <w:rPr>
          <w:rFonts w:hint="eastAsia"/>
          <w:lang w:eastAsia="ko-KR"/>
        </w:rPr>
        <w:t>This solution has the following characteristi</w:t>
      </w:r>
      <w:r>
        <w:rPr>
          <w:lang w:eastAsia="ko-KR"/>
        </w:rPr>
        <w:t>cs:</w:t>
      </w:r>
    </w:p>
    <w:p w14:paraId="1558E520" w14:textId="77777777" w:rsidR="00BA4C14" w:rsidRDefault="00BA4C14" w:rsidP="00BA4C14">
      <w:pPr>
        <w:pStyle w:val="B1"/>
        <w:rPr>
          <w:lang w:eastAsia="ko-KR"/>
        </w:rPr>
      </w:pPr>
      <w:r>
        <w:rPr>
          <w:lang w:eastAsia="ko-KR"/>
        </w:rPr>
        <w:t>-</w:t>
      </w:r>
      <w:r>
        <w:rPr>
          <w:lang w:eastAsia="ko-KR"/>
        </w:rPr>
        <w:tab/>
        <w:t>The AF is integrated with the data base for UE Radio Capability Information, in which the information can be provided by UE manufacture or operator. The AF is able to provision UE Radio Capability Information (UE Radio Capability ID and corresponding UE Radio Capabilities) to the AMF(s). The AMF can trigger the API for UE Radio Capability provisioning if the UE Radio Capability information is updated.</w:t>
      </w:r>
    </w:p>
    <w:p w14:paraId="0E5AA850" w14:textId="77777777" w:rsidR="00BA4C14" w:rsidRDefault="00BA4C14" w:rsidP="00BA4C14">
      <w:pPr>
        <w:pStyle w:val="B1"/>
        <w:rPr>
          <w:lang w:eastAsia="ko-KR"/>
        </w:rPr>
      </w:pPr>
      <w:r>
        <w:rPr>
          <w:lang w:eastAsia="ko-KR"/>
        </w:rPr>
        <w:t>-</w:t>
      </w:r>
      <w:r>
        <w:rPr>
          <w:lang w:eastAsia="ko-KR"/>
        </w:rPr>
        <w:tab/>
        <w:t>The NEF exposes API for UE Radio Capability provisioning to the AF. The NEF authorizes that the AF provisions the UE Radio Capability Information.</w:t>
      </w:r>
    </w:p>
    <w:p w14:paraId="46F7B491" w14:textId="77777777" w:rsidR="00BA4C14" w:rsidRDefault="00BA4C14" w:rsidP="00BA4C14">
      <w:pPr>
        <w:pStyle w:val="B1"/>
        <w:rPr>
          <w:lang w:eastAsia="ko-KR"/>
        </w:rPr>
      </w:pPr>
      <w:r>
        <w:rPr>
          <w:lang w:eastAsia="ko-KR"/>
        </w:rPr>
        <w:t>-</w:t>
      </w:r>
      <w:r>
        <w:rPr>
          <w:lang w:eastAsia="ko-KR"/>
        </w:rPr>
        <w:tab/>
        <w:t>The NEF retrieves AMF address from the NRF.</w:t>
      </w:r>
    </w:p>
    <w:p w14:paraId="27D6FEA9" w14:textId="77777777" w:rsidR="00BA4C14" w:rsidRDefault="00BA4C14" w:rsidP="00BA4C14">
      <w:pPr>
        <w:pStyle w:val="B1"/>
        <w:rPr>
          <w:lang w:eastAsia="ko-KR"/>
        </w:rPr>
      </w:pPr>
      <w:r>
        <w:rPr>
          <w:lang w:eastAsia="ko-KR"/>
        </w:rPr>
        <w:t>-</w:t>
      </w:r>
      <w:r>
        <w:rPr>
          <w:lang w:eastAsia="ko-KR"/>
        </w:rPr>
        <w:tab/>
        <w:t>The NEF performs bulk provisioning to all AMFs in the PLMN.</w:t>
      </w:r>
    </w:p>
    <w:p w14:paraId="7DF46704" w14:textId="77777777" w:rsidR="00BA4C14" w:rsidRDefault="00BA4C14" w:rsidP="00BA4C14">
      <w:pPr>
        <w:pStyle w:val="B1"/>
        <w:rPr>
          <w:lang w:eastAsia="ko-KR"/>
        </w:rPr>
      </w:pPr>
      <w:r>
        <w:rPr>
          <w:lang w:eastAsia="ko-KR"/>
        </w:rPr>
        <w:lastRenderedPageBreak/>
        <w:t>-</w:t>
      </w:r>
      <w:r>
        <w:rPr>
          <w:lang w:eastAsia="ko-KR"/>
        </w:rPr>
        <w:tab/>
        <w:t>The AMF exhibits service operation for UE Radio Capability Provisioning. Consumer of this service operation is NEF.</w:t>
      </w:r>
    </w:p>
    <w:p w14:paraId="24210B8D" w14:textId="77777777" w:rsidR="00BA4C14" w:rsidRDefault="00BA4C14" w:rsidP="00BA4C14">
      <w:pPr>
        <w:pStyle w:val="B1"/>
        <w:rPr>
          <w:lang w:eastAsia="ko-KR"/>
        </w:rPr>
      </w:pPr>
      <w:r>
        <w:rPr>
          <w:lang w:eastAsia="ko-KR"/>
        </w:rPr>
        <w:t>-</w:t>
      </w:r>
      <w:r>
        <w:rPr>
          <w:lang w:eastAsia="ko-KR"/>
        </w:rPr>
        <w:tab/>
        <w:t>The AMF can retrieve the UE Radio Capability information from AF via NEF if AMF has no UE Radio Capability Information stored.</w:t>
      </w:r>
    </w:p>
    <w:p w14:paraId="22C4E6E2" w14:textId="77777777" w:rsidR="00BA4C14" w:rsidRDefault="00BA4C14" w:rsidP="00BA4C14">
      <w:pPr>
        <w:pStyle w:val="Heading3"/>
      </w:pPr>
      <w:bookmarkStart w:id="3" w:name="_Toc332417"/>
      <w:r w:rsidRPr="00C303C8">
        <w:t>6.</w:t>
      </w:r>
      <w:r>
        <w:t>12</w:t>
      </w:r>
      <w:r w:rsidRPr="00C303C8">
        <w:t>.</w:t>
      </w:r>
      <w:r w:rsidRPr="00C303C8">
        <w:rPr>
          <w:rFonts w:hint="eastAsia"/>
          <w:lang w:eastAsia="zh-CN"/>
        </w:rPr>
        <w:t>3</w:t>
      </w:r>
      <w:r w:rsidRPr="00C303C8">
        <w:tab/>
        <w:t>Procedures</w:t>
      </w:r>
      <w:bookmarkEnd w:id="3"/>
    </w:p>
    <w:p w14:paraId="76DA2A97" w14:textId="77777777" w:rsidR="00BA4C14" w:rsidRPr="00BD5436" w:rsidRDefault="00BA4C14" w:rsidP="00BA4C14">
      <w:pPr>
        <w:pStyle w:val="Heading4"/>
        <w:rPr>
          <w:rFonts w:eastAsia="Times New Roman"/>
          <w:lang w:eastAsia="zh-CN"/>
        </w:rPr>
      </w:pPr>
      <w:bookmarkStart w:id="4" w:name="_Toc332418"/>
      <w:r w:rsidRPr="00BD5436">
        <w:rPr>
          <w:rFonts w:eastAsia="Times New Roman" w:hint="eastAsia"/>
          <w:lang w:eastAsia="zh-CN"/>
        </w:rPr>
        <w:t>6</w:t>
      </w:r>
      <w:r w:rsidRPr="00BD5436">
        <w:rPr>
          <w:rFonts w:eastAsia="Times New Roman"/>
          <w:lang w:eastAsia="zh-CN"/>
        </w:rPr>
        <w:t>.</w:t>
      </w:r>
      <w:r>
        <w:rPr>
          <w:rFonts w:eastAsia="Times New Roman"/>
          <w:lang w:eastAsia="zh-CN"/>
        </w:rPr>
        <w:t>12</w:t>
      </w:r>
      <w:r w:rsidRPr="00BD5436">
        <w:rPr>
          <w:rFonts w:eastAsia="Times New Roman"/>
          <w:lang w:eastAsia="zh-CN"/>
        </w:rPr>
        <w:t>.3.1</w:t>
      </w:r>
      <w:r w:rsidRPr="00BD5436">
        <w:rPr>
          <w:rFonts w:eastAsia="Times New Roman"/>
          <w:lang w:eastAsia="zh-CN"/>
        </w:rPr>
        <w:tab/>
      </w:r>
      <w:r>
        <w:rPr>
          <w:lang w:eastAsia="ko-KR"/>
        </w:rPr>
        <w:t>B</w:t>
      </w:r>
      <w:r>
        <w:rPr>
          <w:rFonts w:hint="eastAsia"/>
          <w:lang w:eastAsia="ko-KR"/>
        </w:rPr>
        <w:t>ulk provisioning of UE Radio Capability</w:t>
      </w:r>
      <w:bookmarkEnd w:id="4"/>
    </w:p>
    <w:p w14:paraId="2AA0CF6E" w14:textId="77777777" w:rsidR="00BA4C14" w:rsidRPr="00D43ED9" w:rsidRDefault="00BA4C14" w:rsidP="00BA4C14">
      <w:pPr>
        <w:rPr>
          <w:lang w:eastAsia="ko-KR"/>
        </w:rPr>
      </w:pPr>
      <w:r>
        <w:rPr>
          <w:lang w:eastAsia="ko-KR"/>
        </w:rPr>
        <w:t>In this clause, the procedure for</w:t>
      </w:r>
      <w:r>
        <w:rPr>
          <w:rFonts w:hint="eastAsia"/>
          <w:lang w:eastAsia="ko-KR"/>
        </w:rPr>
        <w:t xml:space="preserve"> </w:t>
      </w:r>
      <w:bookmarkStart w:id="5" w:name="OLE_LINK156"/>
      <w:bookmarkStart w:id="6" w:name="OLE_LINK157"/>
      <w:r>
        <w:rPr>
          <w:rFonts w:hint="eastAsia"/>
          <w:lang w:eastAsia="ko-KR"/>
        </w:rPr>
        <w:t>bulk provisioning of UE Radio Capability</w:t>
      </w:r>
      <w:bookmarkEnd w:id="5"/>
      <w:bookmarkEnd w:id="6"/>
      <w:r>
        <w:rPr>
          <w:rFonts w:hint="eastAsia"/>
          <w:lang w:eastAsia="ko-KR"/>
        </w:rPr>
        <w:t xml:space="preserve"> is described.</w:t>
      </w:r>
    </w:p>
    <w:p w14:paraId="76426A14" w14:textId="77777777" w:rsidR="00BA4C14" w:rsidRDefault="00BA4C14" w:rsidP="00BA4C14">
      <w:pPr>
        <w:pStyle w:val="TH"/>
      </w:pPr>
      <w:r>
        <w:object w:dxaOrig="14070" w:dyaOrig="9960" w14:anchorId="41ECC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40.75pt" o:ole="">
            <v:imagedata r:id="rId9" o:title=""/>
          </v:shape>
          <o:OLEObject Type="Embed" ProgID="Visio.Drawing.15" ShapeID="_x0000_i1025" DrawAspect="Content" ObjectID="_1612078778" r:id="rId10"/>
        </w:object>
      </w:r>
    </w:p>
    <w:p w14:paraId="6CEC672A" w14:textId="77777777" w:rsidR="00BA4C14" w:rsidRDefault="00BA4C14" w:rsidP="00BA4C14">
      <w:pPr>
        <w:pStyle w:val="TF"/>
      </w:pPr>
      <w:bookmarkStart w:id="7" w:name="OLE_LINK163"/>
      <w:bookmarkStart w:id="8" w:name="OLE_LINK164"/>
      <w:r>
        <w:t>Figure 6.12.3-1:</w:t>
      </w:r>
      <w:bookmarkEnd w:id="7"/>
      <w:bookmarkEnd w:id="8"/>
      <w:r>
        <w:t xml:space="preserve"> Bulk Provisioning of </w:t>
      </w:r>
      <w:bookmarkStart w:id="9" w:name="OLE_LINK165"/>
      <w:bookmarkStart w:id="10" w:name="OLE_LINK166"/>
      <w:r>
        <w:t>UE Radio Capability information</w:t>
      </w:r>
      <w:bookmarkEnd w:id="9"/>
      <w:bookmarkEnd w:id="10"/>
      <w:r>
        <w:t xml:space="preserve"> to AMFs</w:t>
      </w:r>
    </w:p>
    <w:p w14:paraId="443EB7A9" w14:textId="77777777" w:rsidR="00BA4C14" w:rsidRDefault="00BA4C14" w:rsidP="00BA4C14">
      <w:pPr>
        <w:pStyle w:val="B1"/>
      </w:pPr>
      <w:r w:rsidRPr="00050CA8">
        <w:t>1.</w:t>
      </w:r>
      <w:r w:rsidRPr="00050CA8">
        <w:tab/>
      </w:r>
      <w:r>
        <w:t xml:space="preserve">The AF triggers </w:t>
      </w:r>
      <w:proofErr w:type="spellStart"/>
      <w:r>
        <w:t>Nnef_RadioCapability_Provisioning</w:t>
      </w:r>
      <w:proofErr w:type="spellEnd"/>
      <w:r>
        <w:t xml:space="preserve"> Request service operation to the NEF. The AF includes UE Radio Capability Information in this message. The UE Radio Capability information is composed of UE Radio Capabilities and the corresponding identifier (e.g., UE Radio Capability ID). The AF can include multiple sets of UE Radio Capability Information.</w:t>
      </w:r>
    </w:p>
    <w:p w14:paraId="35189C8C" w14:textId="77777777" w:rsidR="00BA4C14" w:rsidRDefault="00BA4C14" w:rsidP="00BA4C14">
      <w:pPr>
        <w:pStyle w:val="B1"/>
      </w:pPr>
      <w:r>
        <w:tab/>
        <w:t>If</w:t>
      </w:r>
      <w:r w:rsidRPr="00310F9B">
        <w:t xml:space="preserve"> CAPIF </w:t>
      </w:r>
      <w:r>
        <w:t xml:space="preserve">is not </w:t>
      </w:r>
      <w:r w:rsidRPr="00310F9B">
        <w:t>support</w:t>
      </w:r>
      <w:r>
        <w:t>ed</w:t>
      </w:r>
      <w:r w:rsidRPr="00310F9B">
        <w:t xml:space="preserve">, the AF is locally configured with the API termination points for </w:t>
      </w:r>
      <w:r>
        <w:t>this service operation</w:t>
      </w:r>
      <w:r w:rsidRPr="00310F9B">
        <w:t xml:space="preserve">. </w:t>
      </w:r>
      <w:r>
        <w:t xml:space="preserve">If </w:t>
      </w:r>
      <w:r w:rsidRPr="00310F9B">
        <w:t xml:space="preserve">CAPIF </w:t>
      </w:r>
      <w:r>
        <w:t xml:space="preserve">is </w:t>
      </w:r>
      <w:r w:rsidRPr="00310F9B">
        <w:t>support</w:t>
      </w:r>
      <w:r>
        <w:t>ed</w:t>
      </w:r>
      <w:r w:rsidRPr="00310F9B">
        <w:t xml:space="preserve">, the AF obtains the service API information from the CAPIF core function </w:t>
      </w:r>
      <w:r>
        <w:t>as specified in TS 23.222 [4</w:t>
      </w:r>
      <w:r w:rsidRPr="00310F9B">
        <w:t>].</w:t>
      </w:r>
    </w:p>
    <w:p w14:paraId="0C3A6BA6" w14:textId="77777777" w:rsidR="00BA4C14" w:rsidRDefault="00BA4C14" w:rsidP="00BA4C14">
      <w:pPr>
        <w:pStyle w:val="B1"/>
        <w:rPr>
          <w:lang w:eastAsia="ko-KR"/>
        </w:rPr>
      </w:pPr>
      <w:r>
        <w:rPr>
          <w:rFonts w:hint="eastAsia"/>
          <w:lang w:eastAsia="ko-KR"/>
        </w:rPr>
        <w:t>2.</w:t>
      </w:r>
      <w:r>
        <w:rPr>
          <w:rFonts w:hint="eastAsia"/>
          <w:lang w:eastAsia="ko-KR"/>
        </w:rPr>
        <w:tab/>
      </w:r>
      <w:r>
        <w:rPr>
          <w:lang w:eastAsia="ko-KR"/>
        </w:rPr>
        <w:t>The NEF authorized the AF request based on the operator policy.</w:t>
      </w:r>
    </w:p>
    <w:p w14:paraId="3840690A" w14:textId="77777777" w:rsidR="00BA4C14" w:rsidRDefault="00BA4C14" w:rsidP="00BA4C14">
      <w:pPr>
        <w:pStyle w:val="B1"/>
        <w:rPr>
          <w:lang w:eastAsia="ko-KR"/>
        </w:rPr>
      </w:pPr>
      <w:r>
        <w:rPr>
          <w:lang w:eastAsia="ko-KR"/>
        </w:rPr>
        <w:t>3.</w:t>
      </w:r>
      <w:r>
        <w:rPr>
          <w:lang w:eastAsia="ko-KR"/>
        </w:rPr>
        <w:tab/>
        <w:t xml:space="preserve">The NEF acknowledges the execution of </w:t>
      </w:r>
      <w:proofErr w:type="spellStart"/>
      <w:r>
        <w:rPr>
          <w:lang w:eastAsia="ko-KR"/>
        </w:rPr>
        <w:t>Nnef_RadioCapability_Provisioning_request</w:t>
      </w:r>
      <w:proofErr w:type="spellEnd"/>
      <w:r>
        <w:rPr>
          <w:lang w:eastAsia="ko-KR"/>
        </w:rPr>
        <w:t xml:space="preserve">. The NEF stores the received UE Radio Capability Information in order to provision to AMFs in the PLMN after invoking NF discovery service operation. The NEF may </w:t>
      </w:r>
      <w:r>
        <w:rPr>
          <w:rFonts w:hint="eastAsia"/>
          <w:lang w:eastAsia="ko-KR"/>
        </w:rPr>
        <w:t>cache</w:t>
      </w:r>
      <w:r>
        <w:rPr>
          <w:lang w:eastAsia="ko-KR"/>
        </w:rPr>
        <w:t xml:space="preserve"> the UE Radio Capability Information provisioned by the AF.</w:t>
      </w:r>
    </w:p>
    <w:p w14:paraId="1A0A8525" w14:textId="77777777" w:rsidR="00BA4C14" w:rsidRDefault="00BA4C14" w:rsidP="00BA4C14">
      <w:pPr>
        <w:pStyle w:val="B1"/>
      </w:pPr>
      <w:r>
        <w:t>4.</w:t>
      </w:r>
      <w:r>
        <w:tab/>
        <w:t xml:space="preserve">The </w:t>
      </w:r>
      <w:r w:rsidRPr="00050CA8">
        <w:t xml:space="preserve">NEF </w:t>
      </w:r>
      <w:r>
        <w:t xml:space="preserve">invokes </w:t>
      </w:r>
      <w:proofErr w:type="spellStart"/>
      <w:r>
        <w:t>Nnrf_NFDiscovery_Request</w:t>
      </w:r>
      <w:proofErr w:type="spellEnd"/>
      <w:r>
        <w:t xml:space="preserve"> to the NRF. In this message, the NEF indicates NF Type as AMF. The NEF includes the expected NF service name for the provisioning request (i.e., </w:t>
      </w:r>
      <w:proofErr w:type="spellStart"/>
      <w:r>
        <w:t>Namf_Provisioning</w:t>
      </w:r>
      <w:proofErr w:type="spellEnd"/>
      <w:r>
        <w:t xml:space="preserve"> service operation).</w:t>
      </w:r>
    </w:p>
    <w:p w14:paraId="20A28E1F" w14:textId="77777777" w:rsidR="00BA4C14" w:rsidRDefault="00BA4C14" w:rsidP="00BA4C14">
      <w:pPr>
        <w:pStyle w:val="B1"/>
      </w:pPr>
      <w:r>
        <w:lastRenderedPageBreak/>
        <w:t>5</w:t>
      </w:r>
      <w:r w:rsidRPr="00050CA8">
        <w:t>.</w:t>
      </w:r>
      <w:r w:rsidRPr="00050CA8">
        <w:tab/>
      </w:r>
      <w:r w:rsidRPr="00050CA8">
        <w:rPr>
          <w:lang w:eastAsia="zh-CN"/>
        </w:rPr>
        <w:t xml:space="preserve">The NRF authorizes the </w:t>
      </w:r>
      <w:proofErr w:type="spellStart"/>
      <w:r w:rsidRPr="00050CA8">
        <w:rPr>
          <w:lang w:eastAsia="zh-CN"/>
        </w:rPr>
        <w:t>Nnrf_NFDiscovery_Request</w:t>
      </w:r>
      <w:proofErr w:type="spellEnd"/>
      <w:r>
        <w:t xml:space="preserve">. If allowed, the </w:t>
      </w:r>
      <w:r w:rsidRPr="00050CA8">
        <w:t xml:space="preserve">NRF </w:t>
      </w:r>
      <w:r w:rsidRPr="003F4365">
        <w:t xml:space="preserve">provides the set of </w:t>
      </w:r>
      <w:r>
        <w:t xml:space="preserve">address of </w:t>
      </w:r>
      <w:r w:rsidRPr="003F4365">
        <w:t xml:space="preserve">discovered </w:t>
      </w:r>
      <w:r>
        <w:t>AMFs</w:t>
      </w:r>
      <w:r w:rsidRPr="003F4365">
        <w:t xml:space="preserve"> to the N</w:t>
      </w:r>
      <w:r>
        <w:t>E</w:t>
      </w:r>
      <w:r w:rsidRPr="003F4365">
        <w:t>F</w:t>
      </w:r>
      <w:r>
        <w:t xml:space="preserve"> </w:t>
      </w:r>
      <w:r w:rsidRPr="003F4365">
        <w:t xml:space="preserve">via </w:t>
      </w:r>
      <w:proofErr w:type="spellStart"/>
      <w:r w:rsidRPr="003F4365">
        <w:t>Nnrf_NFDiscovery_Request</w:t>
      </w:r>
      <w:proofErr w:type="spellEnd"/>
      <w:r w:rsidRPr="003F4365">
        <w:t xml:space="preserve"> Response message</w:t>
      </w:r>
      <w:r>
        <w:t>. The NEF stores the set of address of AMFs.</w:t>
      </w:r>
    </w:p>
    <w:p w14:paraId="1732FF26" w14:textId="77777777" w:rsidR="00BA4C14" w:rsidRPr="00050CA8" w:rsidRDefault="00BA4C14" w:rsidP="00BA4C14">
      <w:pPr>
        <w:pStyle w:val="B1"/>
      </w:pPr>
      <w:r>
        <w:tab/>
        <w:t xml:space="preserve">The NEF can </w:t>
      </w:r>
      <w:r w:rsidRPr="00AF61F7">
        <w:t>register with the NRF f</w:t>
      </w:r>
      <w:r>
        <w:t xml:space="preserve">or any newly registered AMF by invoking </w:t>
      </w:r>
      <w:proofErr w:type="spellStart"/>
      <w:r>
        <w:t>Nnrf_NFStatus_Subscribe</w:t>
      </w:r>
      <w:proofErr w:type="spellEnd"/>
      <w:r>
        <w:t xml:space="preserve">. If NEF gets notified from the NRF for the newly registered AMF in </w:t>
      </w:r>
      <w:r>
        <w:rPr>
          <w:lang w:eastAsia="ko-KR"/>
        </w:rPr>
        <w:t>the PLMN</w:t>
      </w:r>
      <w:r>
        <w:t xml:space="preserve">, the NEF can trigger </w:t>
      </w:r>
      <w:proofErr w:type="spellStart"/>
      <w:r>
        <w:t>Namf_Provisioning_Request</w:t>
      </w:r>
      <w:proofErr w:type="spellEnd"/>
      <w:r>
        <w:t xml:space="preserve"> service operation in order to provide the </w:t>
      </w:r>
      <w:r>
        <w:rPr>
          <w:rFonts w:hint="eastAsia"/>
          <w:lang w:eastAsia="ko-KR"/>
        </w:rPr>
        <w:t>cached</w:t>
      </w:r>
      <w:r>
        <w:t xml:space="preserve"> UE Radio Capability Information to the AMF.</w:t>
      </w:r>
    </w:p>
    <w:p w14:paraId="1A731E03" w14:textId="77777777" w:rsidR="00BA4C14" w:rsidRDefault="00BA4C14" w:rsidP="00BA4C14">
      <w:pPr>
        <w:pStyle w:val="B1"/>
      </w:pPr>
      <w:r>
        <w:t>6</w:t>
      </w:r>
      <w:r w:rsidRPr="00050CA8">
        <w:t>.</w:t>
      </w:r>
      <w:r w:rsidRPr="00050CA8">
        <w:tab/>
      </w:r>
      <w:r>
        <w:t xml:space="preserve">Based on the information of the discovered AMFs in the PLMN from step 5, the NEF invokes bulk </w:t>
      </w:r>
      <w:proofErr w:type="spellStart"/>
      <w:r>
        <w:t>Namf_Provisioning_Request</w:t>
      </w:r>
      <w:proofErr w:type="spellEnd"/>
      <w:r>
        <w:t xml:space="preserve"> to discovered AMFs in order to provision UE Radio Capability Information. In this message, one or set of UE Radio Capability Information received from the step 3 are included.</w:t>
      </w:r>
    </w:p>
    <w:p w14:paraId="4D531E53" w14:textId="77777777" w:rsidR="00BA4C14" w:rsidRDefault="00BA4C14" w:rsidP="00BA4C14">
      <w:pPr>
        <w:pStyle w:val="NO"/>
      </w:pPr>
      <w:r>
        <w:t>NOTE:</w:t>
      </w:r>
      <w:r>
        <w:tab/>
      </w:r>
      <w:proofErr w:type="spellStart"/>
      <w:r>
        <w:t>Namf_Provisioning</w:t>
      </w:r>
      <w:proofErr w:type="spellEnd"/>
      <w:r>
        <w:t xml:space="preserve"> service operation is not per UE operation.</w:t>
      </w:r>
    </w:p>
    <w:p w14:paraId="08BF29B3" w14:textId="77777777" w:rsidR="00BA4C14" w:rsidRDefault="00BA4C14" w:rsidP="00BA4C14">
      <w:pPr>
        <w:pStyle w:val="B1"/>
      </w:pPr>
      <w:r>
        <w:t>7.</w:t>
      </w:r>
      <w:r>
        <w:tab/>
        <w:t xml:space="preserve">The AMF stores the received UE Radio Capability Information. The AMF acknowledges to the NEF by sending </w:t>
      </w:r>
      <w:proofErr w:type="spellStart"/>
      <w:r>
        <w:t>Namf_Provisioning_Response</w:t>
      </w:r>
      <w:proofErr w:type="spellEnd"/>
      <w:r>
        <w:t>. The AMF uses the UE Radio Capability Information to identify UE Radio Capability when UE requests registration with UE Radio Capability ID.</w:t>
      </w:r>
    </w:p>
    <w:p w14:paraId="28AF7FCF" w14:textId="77777777" w:rsidR="00BA4C14" w:rsidRDefault="00BA4C14" w:rsidP="00BA4C14">
      <w:pPr>
        <w:pStyle w:val="B1"/>
      </w:pPr>
      <w:r w:rsidRPr="00050CA8">
        <w:t>8.</w:t>
      </w:r>
      <w:r w:rsidRPr="00050CA8">
        <w:tab/>
      </w:r>
      <w:r>
        <w:t>The NEF may notify to the AF that the UE Radio Capability Information is successfully provisioned to the all AMF in the PLMN, based on the local policy.</w:t>
      </w:r>
    </w:p>
    <w:p w14:paraId="6FC7027C" w14:textId="77777777" w:rsidR="00BA4C14" w:rsidRDefault="00BA4C14" w:rsidP="00BA4C14">
      <w:r>
        <w:t xml:space="preserve">If the AF is trusted in the PLMN and allowed to invoke </w:t>
      </w:r>
      <w:proofErr w:type="spellStart"/>
      <w:r>
        <w:t>Namf_Provisioning</w:t>
      </w:r>
      <w:proofErr w:type="spellEnd"/>
      <w:r>
        <w:t xml:space="preserve"> service operation, the AF can directly use </w:t>
      </w:r>
      <w:proofErr w:type="spellStart"/>
      <w:r>
        <w:t>Nnrf</w:t>
      </w:r>
      <w:proofErr w:type="spellEnd"/>
      <w:r>
        <w:t xml:space="preserve"> service operation to discover AMFs and can directly use </w:t>
      </w:r>
      <w:proofErr w:type="spellStart"/>
      <w:r>
        <w:t>Namf</w:t>
      </w:r>
      <w:proofErr w:type="spellEnd"/>
      <w:r>
        <w:t xml:space="preserve"> service operation to provision the UE Radio Capability Information.</w:t>
      </w:r>
    </w:p>
    <w:p w14:paraId="40B74A87" w14:textId="77777777" w:rsidR="00BA4C14" w:rsidRDefault="00BA4C14" w:rsidP="00BA4C14">
      <w:pPr>
        <w:pStyle w:val="Heading4"/>
      </w:pPr>
      <w:bookmarkStart w:id="11" w:name="_Toc332419"/>
      <w:r w:rsidRPr="00BD5436">
        <w:rPr>
          <w:rFonts w:eastAsia="Times New Roman" w:hint="eastAsia"/>
          <w:lang w:eastAsia="zh-CN"/>
        </w:rPr>
        <w:t>6</w:t>
      </w:r>
      <w:r w:rsidRPr="00BD5436">
        <w:rPr>
          <w:rFonts w:eastAsia="Times New Roman"/>
          <w:lang w:eastAsia="zh-CN"/>
        </w:rPr>
        <w:t>.</w:t>
      </w:r>
      <w:r>
        <w:rPr>
          <w:rFonts w:eastAsia="Times New Roman"/>
          <w:lang w:eastAsia="zh-CN"/>
        </w:rPr>
        <w:t>12</w:t>
      </w:r>
      <w:r w:rsidRPr="00BD5436">
        <w:rPr>
          <w:rFonts w:eastAsia="Times New Roman"/>
          <w:lang w:eastAsia="zh-CN"/>
        </w:rPr>
        <w:t>.3.2</w:t>
      </w:r>
      <w:r w:rsidRPr="00BD5436">
        <w:rPr>
          <w:rFonts w:eastAsia="Times New Roman"/>
          <w:lang w:eastAsia="zh-CN"/>
        </w:rPr>
        <w:tab/>
        <w:t xml:space="preserve">On-demand </w:t>
      </w:r>
      <w:r>
        <w:t xml:space="preserve">UE Radio Capability </w:t>
      </w:r>
      <w:r>
        <w:rPr>
          <w:rFonts w:hint="eastAsia"/>
          <w:lang w:eastAsia="ko-KR"/>
        </w:rPr>
        <w:t>Information R</w:t>
      </w:r>
      <w:r>
        <w:rPr>
          <w:lang w:eastAsia="ko-KR"/>
        </w:rPr>
        <w:t>etrieval</w:t>
      </w:r>
      <w:r>
        <w:rPr>
          <w:rFonts w:hint="eastAsia"/>
          <w:lang w:eastAsia="ko-KR"/>
        </w:rPr>
        <w:t xml:space="preserve"> </w:t>
      </w:r>
      <w:r>
        <w:t>from AF</w:t>
      </w:r>
      <w:bookmarkEnd w:id="11"/>
    </w:p>
    <w:p w14:paraId="52B30412" w14:textId="68629F62" w:rsidR="00BA4C14" w:rsidRPr="00E056C8" w:rsidRDefault="00BA4C14" w:rsidP="00BA4C14">
      <w:r>
        <w:rPr>
          <w:rFonts w:eastAsia="DengXian"/>
          <w:lang w:eastAsia="zh-CN"/>
        </w:rPr>
        <w:t xml:space="preserve">This section applies </w:t>
      </w:r>
      <w:ins w:id="12" w:author="Andrew Bennett" w:date="2019-02-18T10:27:00Z">
        <w:r w:rsidR="004B264C">
          <w:rPr>
            <w:rFonts w:eastAsia="DengXian"/>
            <w:lang w:eastAsia="zh-CN"/>
          </w:rPr>
          <w:t xml:space="preserve">in </w:t>
        </w:r>
      </w:ins>
      <w:r>
        <w:rPr>
          <w:rFonts w:eastAsia="DengXian"/>
          <w:lang w:eastAsia="zh-CN"/>
        </w:rPr>
        <w:t xml:space="preserve">the case that </w:t>
      </w:r>
      <w:ins w:id="13" w:author="Andrew Bennett" w:date="2019-02-18T10:28:00Z">
        <w:r w:rsidR="004B264C">
          <w:rPr>
            <w:rFonts w:eastAsia="DengXian"/>
            <w:lang w:eastAsia="zh-CN"/>
          </w:rPr>
          <w:t xml:space="preserve">the </w:t>
        </w:r>
      </w:ins>
      <w:r>
        <w:rPr>
          <w:rFonts w:eastAsia="DengXian"/>
          <w:lang w:eastAsia="zh-CN"/>
        </w:rPr>
        <w:t xml:space="preserve">AMF has </w:t>
      </w:r>
      <w:bookmarkStart w:id="14" w:name="OLE_LINK167"/>
      <w:bookmarkStart w:id="15" w:name="OLE_LINK168"/>
      <w:r>
        <w:rPr>
          <w:rFonts w:eastAsia="DengXian"/>
          <w:lang w:eastAsia="zh-CN"/>
        </w:rPr>
        <w:t xml:space="preserve">no </w:t>
      </w:r>
      <w:r>
        <w:t xml:space="preserve">UE Radio Capability </w:t>
      </w:r>
      <w:r>
        <w:rPr>
          <w:rFonts w:hint="eastAsia"/>
          <w:lang w:eastAsia="ko-KR"/>
        </w:rPr>
        <w:t>I</w:t>
      </w:r>
      <w:r>
        <w:t>nformation</w:t>
      </w:r>
      <w:bookmarkEnd w:id="14"/>
      <w:bookmarkEnd w:id="15"/>
      <w:r>
        <w:rPr>
          <w:rFonts w:eastAsia="DengXian"/>
          <w:lang w:eastAsia="zh-CN"/>
        </w:rPr>
        <w:t xml:space="preserve"> </w:t>
      </w:r>
      <w:del w:id="16" w:author="Andrew Bennett" w:date="2019-02-18T10:29:00Z">
        <w:r w:rsidDel="004B264C">
          <w:rPr>
            <w:rFonts w:eastAsia="DengXian"/>
            <w:lang w:eastAsia="zh-CN"/>
          </w:rPr>
          <w:delText xml:space="preserve">for the AF information </w:delText>
        </w:r>
      </w:del>
      <w:r>
        <w:rPr>
          <w:rFonts w:eastAsia="DengXian"/>
          <w:lang w:eastAsia="zh-CN"/>
        </w:rPr>
        <w:t>or cannot derive UE capabilities according to the capability ID received from the UE (e.g. the database is not up to date)</w:t>
      </w:r>
      <w:ins w:id="17" w:author="Andrew Bennett" w:date="2019-02-18T10:29:00Z">
        <w:r w:rsidR="004B264C">
          <w:rPr>
            <w:rFonts w:eastAsia="DengXian"/>
            <w:lang w:eastAsia="zh-CN"/>
          </w:rPr>
          <w:t>.</w:t>
        </w:r>
      </w:ins>
      <w:del w:id="18" w:author="Andrew Bennett" w:date="2019-02-18T10:29:00Z">
        <w:r w:rsidDel="004B264C">
          <w:rPr>
            <w:rFonts w:eastAsia="DengXian"/>
            <w:lang w:eastAsia="zh-CN"/>
          </w:rPr>
          <w:delText>,</w:delText>
        </w:r>
      </w:del>
      <w:r>
        <w:rPr>
          <w:rFonts w:eastAsia="DengXian"/>
          <w:lang w:eastAsia="zh-CN"/>
        </w:rPr>
        <w:t xml:space="preserve"> </w:t>
      </w:r>
      <w:bookmarkStart w:id="19" w:name="OLE_LINK169"/>
      <w:bookmarkStart w:id="20" w:name="OLE_LINK170"/>
      <w:ins w:id="21" w:author="Andrew Bennett" w:date="2019-02-18T10:29:00Z">
        <w:r w:rsidR="004B264C">
          <w:rPr>
            <w:rFonts w:eastAsia="DengXian"/>
            <w:lang w:eastAsia="zh-CN"/>
          </w:rPr>
          <w:t>T</w:t>
        </w:r>
      </w:ins>
      <w:del w:id="22" w:author="Andrew Bennett" w:date="2019-02-18T10:29:00Z">
        <w:r w:rsidDel="004B264C">
          <w:rPr>
            <w:rFonts w:eastAsia="DengXian"/>
            <w:lang w:eastAsia="zh-CN"/>
          </w:rPr>
          <w:delText>t</w:delText>
        </w:r>
      </w:del>
      <w:r>
        <w:rPr>
          <w:rFonts w:eastAsia="DengXian"/>
          <w:lang w:eastAsia="zh-CN"/>
        </w:rPr>
        <w:t xml:space="preserve">he AMF acquires </w:t>
      </w:r>
      <w:r>
        <w:t xml:space="preserve">UE Radio Capability </w:t>
      </w:r>
      <w:r>
        <w:rPr>
          <w:rFonts w:hint="eastAsia"/>
          <w:lang w:eastAsia="ko-KR"/>
        </w:rPr>
        <w:t>I</w:t>
      </w:r>
      <w:r>
        <w:t>nformation</w:t>
      </w:r>
      <w:r>
        <w:rPr>
          <w:rFonts w:eastAsia="DengXian"/>
          <w:lang w:eastAsia="zh-CN"/>
        </w:rPr>
        <w:t xml:space="preserve"> from the AF via NEF</w:t>
      </w:r>
      <w:bookmarkEnd w:id="19"/>
      <w:bookmarkEnd w:id="20"/>
      <w:r>
        <w:rPr>
          <w:rFonts w:eastAsia="DengXian"/>
          <w:lang w:eastAsia="zh-CN"/>
        </w:rPr>
        <w:t xml:space="preserve">. This procedure ensures the AMF always has </w:t>
      </w:r>
      <w:del w:id="23" w:author="Andrew Bennett" w:date="2019-02-18T10:29:00Z">
        <w:r w:rsidDel="004B264C">
          <w:rPr>
            <w:rFonts w:eastAsia="DengXian"/>
            <w:lang w:eastAsia="zh-CN"/>
          </w:rPr>
          <w:delText xml:space="preserve">the </w:delText>
        </w:r>
      </w:del>
      <w:r>
        <w:rPr>
          <w:rFonts w:eastAsia="DengXian"/>
          <w:lang w:eastAsia="zh-CN"/>
        </w:rPr>
        <w:t>up to date UE Radio Capability information.</w:t>
      </w:r>
    </w:p>
    <w:p w14:paraId="38AFF703" w14:textId="77777777" w:rsidR="00BA4C14" w:rsidRDefault="00BA4C14" w:rsidP="00BA4C14">
      <w:pPr>
        <w:pStyle w:val="TH"/>
      </w:pPr>
      <w:r>
        <w:object w:dxaOrig="16591" w:dyaOrig="5100" w14:anchorId="32D4E4D7">
          <v:shape id="_x0000_i1026" type="#_x0000_t75" style="width:468pt;height:2in" o:ole="">
            <v:imagedata r:id="rId11" o:title=""/>
          </v:shape>
          <o:OLEObject Type="Embed" ProgID="Visio.Drawing.15" ShapeID="_x0000_i1026" DrawAspect="Content" ObjectID="_1612078779" r:id="rId12"/>
        </w:object>
      </w:r>
    </w:p>
    <w:p w14:paraId="51A40B13" w14:textId="77777777" w:rsidR="00BA4C14" w:rsidRDefault="00BA4C14" w:rsidP="00BA4C14">
      <w:pPr>
        <w:pStyle w:val="TF"/>
      </w:pPr>
      <w:r>
        <w:t xml:space="preserve">Figure 6.12.3-2: </w:t>
      </w:r>
      <w:r w:rsidRPr="00BD5436">
        <w:rPr>
          <w:rFonts w:eastAsia="Times New Roman"/>
          <w:lang w:eastAsia="zh-CN"/>
        </w:rPr>
        <w:t xml:space="preserve">On-demand </w:t>
      </w:r>
      <w:r>
        <w:t>UE Radio Capability from AF</w:t>
      </w:r>
    </w:p>
    <w:p w14:paraId="1D49C1B4" w14:textId="77777777" w:rsidR="00BA4C14" w:rsidRDefault="00BA4C14" w:rsidP="00BA4C14">
      <w:pPr>
        <w:pStyle w:val="B1"/>
        <w:rPr>
          <w:lang w:eastAsia="ko-KR"/>
        </w:rPr>
      </w:pPr>
      <w:r w:rsidRPr="00BD5436">
        <w:rPr>
          <w:lang w:eastAsia="zh-CN"/>
        </w:rPr>
        <w:t>1</w:t>
      </w:r>
      <w:r>
        <w:rPr>
          <w:lang w:eastAsia="zh-CN"/>
        </w:rPr>
        <w:t>.</w:t>
      </w:r>
      <w:r>
        <w:rPr>
          <w:lang w:eastAsia="zh-CN"/>
        </w:rPr>
        <w:tab/>
      </w:r>
      <w:r w:rsidRPr="00BD5436">
        <w:rPr>
          <w:lang w:eastAsia="zh-CN"/>
        </w:rPr>
        <w:t>UE provides UE capability ID and AF information e.g. manufacture information or PLMN information to the AMF.</w:t>
      </w:r>
    </w:p>
    <w:p w14:paraId="3198DC26" w14:textId="77777777" w:rsidR="00BA4C14" w:rsidRPr="00BD5436" w:rsidRDefault="00BA4C14" w:rsidP="00BA4C14">
      <w:pPr>
        <w:pStyle w:val="B1"/>
        <w:rPr>
          <w:lang w:eastAsia="zh-CN"/>
        </w:rPr>
      </w:pPr>
      <w:r w:rsidRPr="00BD5436">
        <w:rPr>
          <w:lang w:eastAsia="zh-CN"/>
        </w:rPr>
        <w:t>2</w:t>
      </w:r>
      <w:r>
        <w:rPr>
          <w:lang w:eastAsia="zh-CN"/>
        </w:rPr>
        <w:t>.</w:t>
      </w:r>
      <w:r>
        <w:rPr>
          <w:lang w:eastAsia="zh-CN"/>
        </w:rPr>
        <w:tab/>
      </w:r>
      <w:r w:rsidRPr="00BD5436">
        <w:rPr>
          <w:lang w:eastAsia="zh-CN"/>
        </w:rPr>
        <w:t xml:space="preserve">AMF </w:t>
      </w:r>
      <w:r w:rsidRPr="00FA0864">
        <w:rPr>
          <w:lang w:eastAsia="zh-CN"/>
        </w:rPr>
        <w:t xml:space="preserve">receives the UE capability ID and the AF information, e.g. manufacture information, and </w:t>
      </w:r>
      <w:r w:rsidRPr="00BD5436">
        <w:rPr>
          <w:lang w:eastAsia="zh-CN"/>
        </w:rPr>
        <w:t xml:space="preserve">obtains UE capabilities according to the stored UE Radio Capability </w:t>
      </w:r>
      <w:r>
        <w:rPr>
          <w:rFonts w:hint="eastAsia"/>
          <w:lang w:eastAsia="ko-KR"/>
        </w:rPr>
        <w:t>I</w:t>
      </w:r>
      <w:r w:rsidRPr="00BD5436">
        <w:rPr>
          <w:lang w:eastAsia="zh-CN"/>
        </w:rPr>
        <w:t xml:space="preserve">nformation for the </w:t>
      </w:r>
      <w:r>
        <w:rPr>
          <w:rFonts w:hint="eastAsia"/>
          <w:lang w:eastAsia="ko-KR"/>
        </w:rPr>
        <w:t>received UE Capability ID</w:t>
      </w:r>
      <w:r w:rsidRPr="00DD5C76">
        <w:rPr>
          <w:lang w:eastAsia="ko-KR"/>
        </w:rPr>
        <w:t xml:space="preserve"> </w:t>
      </w:r>
      <w:r w:rsidRPr="00FA0864">
        <w:rPr>
          <w:lang w:eastAsia="ko-KR"/>
        </w:rPr>
        <w:t>for this AF</w:t>
      </w:r>
      <w:r>
        <w:rPr>
          <w:lang w:eastAsia="ko-KR"/>
        </w:rPr>
        <w:t>.</w:t>
      </w:r>
    </w:p>
    <w:p w14:paraId="50427BC4" w14:textId="5D6C5A4F" w:rsidR="00BA4C14" w:rsidRPr="00F71AB2" w:rsidRDefault="00BA4C14" w:rsidP="00BA4C14">
      <w:pPr>
        <w:pStyle w:val="B1"/>
        <w:rPr>
          <w:lang w:eastAsia="ko-KR"/>
        </w:rPr>
      </w:pPr>
      <w:r>
        <w:rPr>
          <w:lang w:eastAsia="zh-CN"/>
        </w:rPr>
        <w:t>3.</w:t>
      </w:r>
      <w:r>
        <w:rPr>
          <w:lang w:eastAsia="zh-CN"/>
        </w:rPr>
        <w:tab/>
      </w:r>
      <w:r w:rsidRPr="00BD5436">
        <w:rPr>
          <w:lang w:eastAsia="zh-CN"/>
        </w:rPr>
        <w:t>If AMF</w:t>
      </w:r>
      <w:r>
        <w:rPr>
          <w:rFonts w:eastAsia="DengXian"/>
          <w:lang w:eastAsia="zh-CN"/>
        </w:rPr>
        <w:t xml:space="preserve"> has no </w:t>
      </w:r>
      <w:r>
        <w:t xml:space="preserve">UE Radio Capability </w:t>
      </w:r>
      <w:r>
        <w:rPr>
          <w:rFonts w:hint="eastAsia"/>
          <w:lang w:eastAsia="ko-KR"/>
        </w:rPr>
        <w:t>I</w:t>
      </w:r>
      <w:r>
        <w:t>nformation</w:t>
      </w:r>
      <w:r>
        <w:rPr>
          <w:rFonts w:eastAsia="DengXian"/>
          <w:lang w:eastAsia="zh-CN"/>
        </w:rPr>
        <w:t xml:space="preserve"> for the AF information or cannot derive UE capabilities according to the capability ID received from the UE, the AMF acquires </w:t>
      </w:r>
      <w:r>
        <w:t>UE Radio Capability information</w:t>
      </w:r>
      <w:r>
        <w:rPr>
          <w:rFonts w:eastAsia="DengXian"/>
          <w:lang w:eastAsia="zh-CN"/>
        </w:rPr>
        <w:t xml:space="preserve"> from the AF via NEF. </w:t>
      </w:r>
      <w:r w:rsidRPr="00DD5C76">
        <w:rPr>
          <w:rFonts w:eastAsia="DengXian"/>
          <w:lang w:eastAsia="zh-CN"/>
        </w:rPr>
        <w:t>The AMF requests from the NEF UE Radio Capability Information, and if the NEF has the UE Radio Capability Information, then NEF respon</w:t>
      </w:r>
      <w:ins w:id="24" w:author="Andrew Bennett" w:date="2019-02-18T10:21:00Z">
        <w:r w:rsidR="00D71C55">
          <w:rPr>
            <w:rFonts w:eastAsia="DengXian"/>
            <w:lang w:eastAsia="zh-CN"/>
          </w:rPr>
          <w:t>ds to</w:t>
        </w:r>
      </w:ins>
      <w:del w:id="25" w:author="Andrew Bennett" w:date="2019-02-18T10:21:00Z">
        <w:r w:rsidRPr="00DD5C76" w:rsidDel="00D71C55">
          <w:rPr>
            <w:rFonts w:eastAsia="DengXian"/>
            <w:lang w:eastAsia="zh-CN"/>
          </w:rPr>
          <w:delText>ses</w:delText>
        </w:r>
      </w:del>
      <w:r w:rsidRPr="00DD5C76">
        <w:rPr>
          <w:rFonts w:eastAsia="DengXian"/>
          <w:lang w:eastAsia="zh-CN"/>
        </w:rPr>
        <w:t xml:space="preserve"> the AMF.</w:t>
      </w:r>
    </w:p>
    <w:p w14:paraId="2192DF81" w14:textId="20D161A4" w:rsidR="00BA4C14" w:rsidRDefault="00BA4C14" w:rsidP="00BA4C14">
      <w:pPr>
        <w:pStyle w:val="B1"/>
        <w:rPr>
          <w:lang w:eastAsia="ko-KR"/>
        </w:rPr>
      </w:pPr>
      <w:r>
        <w:rPr>
          <w:lang w:eastAsia="ko-KR"/>
        </w:rPr>
        <w:tab/>
      </w:r>
      <w:r>
        <w:rPr>
          <w:rFonts w:hint="eastAsia"/>
          <w:lang w:eastAsia="ko-KR"/>
        </w:rPr>
        <w:t>Regardless of step 1 and step 2, if AMF determines that the stored UE Radio Capability Information is not up to date</w:t>
      </w:r>
      <w:del w:id="26" w:author="Andrew Bennett" w:date="2019-02-18T10:21:00Z">
        <w:r w:rsidDel="00D71C55">
          <w:rPr>
            <w:rFonts w:hint="eastAsia"/>
            <w:lang w:eastAsia="ko-KR"/>
          </w:rPr>
          <w:delText xml:space="preserve"> information</w:delText>
        </w:r>
      </w:del>
      <w:ins w:id="27" w:author="Andrew Bennett" w:date="2019-02-18T10:22:00Z">
        <w:r w:rsidR="00D71C55">
          <w:rPr>
            <w:lang w:eastAsia="ko-KR"/>
          </w:rPr>
          <w:t xml:space="preserve"> then</w:t>
        </w:r>
      </w:ins>
      <w:del w:id="28" w:author="Andrew Bennett" w:date="2019-02-18T10:22:00Z">
        <w:r w:rsidDel="00D71C55">
          <w:rPr>
            <w:rFonts w:hint="eastAsia"/>
            <w:lang w:eastAsia="ko-KR"/>
          </w:rPr>
          <w:delText>,</w:delText>
        </w:r>
      </w:del>
      <w:r>
        <w:rPr>
          <w:rFonts w:hint="eastAsia"/>
          <w:lang w:eastAsia="ko-KR"/>
        </w:rPr>
        <w:t xml:space="preserve"> based on local configuration, the AMF can trigger step 3 to </w:t>
      </w:r>
      <w:r>
        <w:rPr>
          <w:lang w:eastAsia="ko-KR"/>
        </w:rPr>
        <w:t>retrieve</w:t>
      </w:r>
      <w:r>
        <w:rPr>
          <w:rFonts w:hint="eastAsia"/>
          <w:lang w:eastAsia="ko-KR"/>
        </w:rPr>
        <w:t xml:space="preserve"> the up to date UE Radio Capability Information from the AF.</w:t>
      </w:r>
    </w:p>
    <w:p w14:paraId="1A950E6A" w14:textId="229263E3" w:rsidR="00BA4C14" w:rsidRDefault="00BA4C14" w:rsidP="00BA4C14">
      <w:pPr>
        <w:pStyle w:val="B1"/>
        <w:rPr>
          <w:lang w:eastAsia="ko-KR"/>
        </w:rPr>
      </w:pPr>
      <w:r w:rsidRPr="00FA0864">
        <w:rPr>
          <w:lang w:eastAsia="ko-KR"/>
        </w:rPr>
        <w:lastRenderedPageBreak/>
        <w:t>4-5.</w:t>
      </w:r>
      <w:r>
        <w:rPr>
          <w:lang w:eastAsia="ko-KR"/>
        </w:rPr>
        <w:tab/>
      </w:r>
      <w:r w:rsidRPr="00FA0864">
        <w:rPr>
          <w:lang w:eastAsia="ko-KR"/>
        </w:rPr>
        <w:t xml:space="preserve">If the NEF </w:t>
      </w:r>
      <w:del w:id="29" w:author="Andrew Bennett" w:date="2019-02-18T10:23:00Z">
        <w:r w:rsidRPr="00FA0864" w:rsidDel="00D71C55">
          <w:rPr>
            <w:lang w:eastAsia="ko-KR"/>
          </w:rPr>
          <w:delText>has no</w:delText>
        </w:r>
      </w:del>
      <w:ins w:id="30" w:author="Andrew Bennett" w:date="2019-02-18T10:23:00Z">
        <w:r w:rsidR="00D71C55">
          <w:rPr>
            <w:lang w:eastAsia="ko-KR"/>
          </w:rPr>
          <w:t>does not have</w:t>
        </w:r>
      </w:ins>
      <w:r w:rsidRPr="00FA0864">
        <w:rPr>
          <w:lang w:eastAsia="ko-KR"/>
        </w:rPr>
        <w:t xml:space="preserve"> the UE Radio Capability Information, the </w:t>
      </w:r>
      <w:del w:id="31" w:author="Andrew Bennett" w:date="2019-02-18T10:08:00Z">
        <w:r w:rsidRPr="00FA0864" w:rsidDel="006643A6">
          <w:rPr>
            <w:lang w:eastAsia="ko-KR"/>
          </w:rPr>
          <w:delText xml:space="preserve"> </w:delText>
        </w:r>
      </w:del>
      <w:r w:rsidRPr="00FA0864">
        <w:rPr>
          <w:lang w:eastAsia="ko-KR"/>
        </w:rPr>
        <w:t xml:space="preserve">NEF requests </w:t>
      </w:r>
      <w:del w:id="32" w:author="Andrew Bennett" w:date="2019-02-18T10:23:00Z">
        <w:r w:rsidRPr="00FA0864" w:rsidDel="00D71C55">
          <w:rPr>
            <w:lang w:eastAsia="ko-KR"/>
          </w:rPr>
          <w:delText xml:space="preserve">from </w:delText>
        </w:r>
      </w:del>
      <w:r w:rsidRPr="00FA0864">
        <w:rPr>
          <w:lang w:eastAsia="ko-KR"/>
        </w:rPr>
        <w:t>the AF to provide the UE Radio Capability Information</w:t>
      </w:r>
      <w:r>
        <w:rPr>
          <w:lang w:eastAsia="ko-KR"/>
        </w:rPr>
        <w:t>,</w:t>
      </w:r>
      <w:r w:rsidRPr="00FA0864">
        <w:rPr>
          <w:lang w:eastAsia="ko-KR"/>
        </w:rPr>
        <w:t xml:space="preserve"> </w:t>
      </w:r>
      <w:ins w:id="33" w:author="Andrew Bennett" w:date="2019-02-18T10:23:00Z">
        <w:r w:rsidR="00D71C55">
          <w:rPr>
            <w:lang w:eastAsia="ko-KR"/>
          </w:rPr>
          <w:t xml:space="preserve">and </w:t>
        </w:r>
      </w:ins>
      <w:r w:rsidRPr="00FA0864">
        <w:rPr>
          <w:lang w:eastAsia="ko-KR"/>
        </w:rPr>
        <w:t>the AF provide</w:t>
      </w:r>
      <w:ins w:id="34" w:author="Andrew Bennett" w:date="2019-02-18T10:23:00Z">
        <w:r w:rsidR="00D71C55">
          <w:rPr>
            <w:lang w:eastAsia="ko-KR"/>
          </w:rPr>
          <w:t>s</w:t>
        </w:r>
      </w:ins>
      <w:r w:rsidRPr="00FA0864">
        <w:rPr>
          <w:lang w:eastAsia="ko-KR"/>
        </w:rPr>
        <w:t xml:space="preserve"> the UE Radio Capability Information based on the request.</w:t>
      </w:r>
    </w:p>
    <w:p w14:paraId="6356B4F9" w14:textId="77777777" w:rsidR="00BA4C14" w:rsidRDefault="00BA4C14" w:rsidP="00BA4C14">
      <w:pPr>
        <w:pStyle w:val="NO"/>
        <w:rPr>
          <w:lang w:eastAsia="ko-KR"/>
        </w:rPr>
      </w:pPr>
      <w:r w:rsidRPr="00DD5C76">
        <w:rPr>
          <w:lang w:eastAsia="ko-KR"/>
        </w:rPr>
        <w:t>NOTE:</w:t>
      </w:r>
      <w:r>
        <w:rPr>
          <w:lang w:eastAsia="ko-KR"/>
        </w:rPr>
        <w:tab/>
      </w:r>
      <w:r w:rsidRPr="00DD5C76">
        <w:rPr>
          <w:lang w:eastAsia="ko-KR"/>
        </w:rPr>
        <w:t>The NEF is expected to support CAPIF functions for external exposure if the AF is the third party.</w:t>
      </w:r>
    </w:p>
    <w:p w14:paraId="1069A4B4" w14:textId="77777777" w:rsidR="00BA4C14" w:rsidRPr="005A481F" w:rsidRDefault="00BA4C14" w:rsidP="00BA4C14">
      <w:pPr>
        <w:pStyle w:val="B1"/>
        <w:rPr>
          <w:lang w:eastAsia="ko-KR"/>
        </w:rPr>
      </w:pPr>
      <w:r w:rsidRPr="00FA0864">
        <w:rPr>
          <w:lang w:eastAsia="ko-KR"/>
        </w:rPr>
        <w:t>6.</w:t>
      </w:r>
      <w:r>
        <w:rPr>
          <w:lang w:eastAsia="ko-KR"/>
        </w:rPr>
        <w:tab/>
      </w:r>
      <w:r w:rsidRPr="00FA0864">
        <w:rPr>
          <w:lang w:eastAsia="ko-KR"/>
        </w:rPr>
        <w:t>The NEF stores the newly provisioned UE Radio Capability Information and responses to the AMF.</w:t>
      </w:r>
    </w:p>
    <w:p w14:paraId="3FE0449D" w14:textId="77777777" w:rsidR="00BA4C14" w:rsidRPr="00BD5436" w:rsidRDefault="00BA4C14" w:rsidP="00BA4C14">
      <w:pPr>
        <w:pStyle w:val="B1"/>
        <w:rPr>
          <w:lang w:eastAsia="zh-CN"/>
        </w:rPr>
      </w:pPr>
      <w:r>
        <w:rPr>
          <w:lang w:eastAsia="zh-CN"/>
        </w:rPr>
        <w:t>7.</w:t>
      </w:r>
      <w:r>
        <w:rPr>
          <w:lang w:eastAsia="zh-CN"/>
        </w:rPr>
        <w:tab/>
      </w:r>
      <w:r w:rsidRPr="00BD5436">
        <w:rPr>
          <w:lang w:eastAsia="zh-CN"/>
        </w:rPr>
        <w:t>AMF</w:t>
      </w:r>
      <w:r w:rsidRPr="00DD5C76">
        <w:rPr>
          <w:lang w:eastAsia="ko-KR"/>
        </w:rPr>
        <w:t xml:space="preserve"> </w:t>
      </w:r>
      <w:r w:rsidRPr="005A481F">
        <w:rPr>
          <w:lang w:eastAsia="ko-KR"/>
        </w:rPr>
        <w:t>based on the newly provisioned UE Radio Capability Information, derives UE Radio Capability and</w:t>
      </w:r>
      <w:r w:rsidRPr="00BD5436">
        <w:rPr>
          <w:lang w:eastAsia="zh-CN"/>
        </w:rPr>
        <w:t xml:space="preserve"> transfers to the RAN if applicable.</w:t>
      </w:r>
    </w:p>
    <w:p w14:paraId="19B50FDB" w14:textId="77777777" w:rsidR="00BA4C14" w:rsidRPr="00C303C8" w:rsidRDefault="00BA4C14" w:rsidP="00BA4C14">
      <w:pPr>
        <w:pStyle w:val="Heading3"/>
      </w:pPr>
      <w:bookmarkStart w:id="35" w:name="_Toc332420"/>
      <w:r w:rsidRPr="00C303C8">
        <w:t>6.</w:t>
      </w:r>
      <w:r>
        <w:t>12</w:t>
      </w:r>
      <w:r w:rsidRPr="00C303C8">
        <w:t>.</w:t>
      </w:r>
      <w:r w:rsidRPr="00C303C8">
        <w:rPr>
          <w:rFonts w:hint="eastAsia"/>
          <w:lang w:eastAsia="zh-CN"/>
        </w:rPr>
        <w:t>4</w:t>
      </w:r>
      <w:r w:rsidRPr="00C303C8">
        <w:tab/>
        <w:t>Impacts on existing entities and interfaces</w:t>
      </w:r>
      <w:bookmarkEnd w:id="35"/>
    </w:p>
    <w:p w14:paraId="522E0FB6" w14:textId="76D47F30" w:rsidR="00BA4C14" w:rsidRPr="00C303C8" w:rsidDel="00660940" w:rsidRDefault="00BA4C14" w:rsidP="00BA4C14">
      <w:pPr>
        <w:pStyle w:val="EditorsNote"/>
        <w:rPr>
          <w:del w:id="36" w:author="Andrew Bennett" w:date="2019-02-18T10:08:00Z"/>
        </w:rPr>
      </w:pPr>
      <w:del w:id="37" w:author="Andrew Bennett" w:date="2019-02-18T10:08:00Z">
        <w:r w:rsidRPr="00136793" w:rsidDel="00660940">
          <w:delText>Editor</w:delText>
        </w:r>
        <w:r w:rsidDel="00660940">
          <w:delText>'</w:delText>
        </w:r>
        <w:r w:rsidRPr="00136793" w:rsidDel="00660940">
          <w:delText xml:space="preserve">s </w:delText>
        </w:r>
        <w:r w:rsidDel="00660940">
          <w:delText>n</w:delText>
        </w:r>
        <w:r w:rsidRPr="00136793" w:rsidDel="00660940">
          <w:delText>ote:</w:delText>
        </w:r>
        <w:r w:rsidRPr="00C303C8" w:rsidDel="00660940">
          <w:tab/>
          <w:delText>This clause describes impacts to existing entities and interfaces.</w:delText>
        </w:r>
      </w:del>
    </w:p>
    <w:p w14:paraId="4C1D9A13" w14:textId="77777777" w:rsidR="00BA4C14" w:rsidRDefault="00BA4C14" w:rsidP="00BA4C14">
      <w:pPr>
        <w:rPr>
          <w:lang w:eastAsia="ko-KR"/>
        </w:rPr>
      </w:pPr>
      <w:r>
        <w:rPr>
          <w:lang w:eastAsia="ko-KR"/>
        </w:rPr>
        <w:t xml:space="preserve">NEF: new API exposure for UE Radio Capability Information provisioning. The NEF </w:t>
      </w:r>
      <w:r>
        <w:rPr>
          <w:rFonts w:hint="eastAsia"/>
          <w:lang w:eastAsia="ko-KR"/>
        </w:rPr>
        <w:t>can cache</w:t>
      </w:r>
      <w:r>
        <w:rPr>
          <w:lang w:eastAsia="ko-KR"/>
        </w:rPr>
        <w:t xml:space="preserve"> the UE Radio Capability Information </w:t>
      </w:r>
      <w:r>
        <w:rPr>
          <w:rFonts w:hint="eastAsia"/>
          <w:lang w:eastAsia="ko-KR"/>
        </w:rPr>
        <w:t xml:space="preserve">received by the AF to </w:t>
      </w:r>
      <w:r>
        <w:rPr>
          <w:lang w:eastAsia="ko-KR"/>
        </w:rPr>
        <w:t>provision</w:t>
      </w:r>
      <w:r>
        <w:rPr>
          <w:rFonts w:hint="eastAsia"/>
          <w:lang w:eastAsia="ko-KR"/>
        </w:rPr>
        <w:t xml:space="preserve"> to the AMF</w:t>
      </w:r>
      <w:r>
        <w:rPr>
          <w:lang w:eastAsia="ko-KR"/>
        </w:rPr>
        <w:t>. The NEF can store the address of AMFs in the PLMN after querying to the NRF.</w:t>
      </w:r>
    </w:p>
    <w:p w14:paraId="26ACA664" w14:textId="77777777" w:rsidR="00BA4C14" w:rsidRPr="00C303C8" w:rsidRDefault="00BA4C14" w:rsidP="00BA4C14">
      <w:pPr>
        <w:rPr>
          <w:lang w:eastAsia="ko-KR"/>
        </w:rPr>
      </w:pPr>
      <w:r>
        <w:rPr>
          <w:rFonts w:hint="eastAsia"/>
          <w:lang w:eastAsia="ko-KR"/>
        </w:rPr>
        <w:t>AMF:</w:t>
      </w:r>
      <w:r>
        <w:rPr>
          <w:lang w:eastAsia="ko-KR"/>
        </w:rPr>
        <w:t xml:space="preserve"> new </w:t>
      </w:r>
      <w:proofErr w:type="spellStart"/>
      <w:r>
        <w:rPr>
          <w:lang w:eastAsia="ko-KR"/>
        </w:rPr>
        <w:t>Namf</w:t>
      </w:r>
      <w:proofErr w:type="spellEnd"/>
      <w:r>
        <w:rPr>
          <w:lang w:eastAsia="ko-KR"/>
        </w:rPr>
        <w:t xml:space="preserve"> service to allow for requesting and provisioning of UE Radio Capability Information.</w:t>
      </w:r>
      <w:r>
        <w:rPr>
          <w:rFonts w:hint="eastAsia"/>
          <w:lang w:eastAsia="ko-KR"/>
        </w:rPr>
        <w:t xml:space="preserve"> AMF can trigger service operation to retrieve UE Radio Capability Information from the AF.</w:t>
      </w:r>
    </w:p>
    <w:p w14:paraId="48781BDA" w14:textId="77777777" w:rsidR="00BA4C14" w:rsidRPr="00C303C8" w:rsidRDefault="00BA4C14" w:rsidP="00BA4C14">
      <w:pPr>
        <w:pStyle w:val="Heading3"/>
      </w:pPr>
      <w:bookmarkStart w:id="38" w:name="_Toc332421"/>
      <w:r w:rsidRPr="00C303C8">
        <w:t>6.</w:t>
      </w:r>
      <w:r>
        <w:t>12</w:t>
      </w:r>
      <w:r w:rsidRPr="00C303C8">
        <w:t>.</w:t>
      </w:r>
      <w:r w:rsidRPr="00C303C8">
        <w:rPr>
          <w:rFonts w:hint="eastAsia"/>
          <w:lang w:eastAsia="zh-CN"/>
        </w:rPr>
        <w:t>5</w:t>
      </w:r>
      <w:r w:rsidRPr="00C303C8">
        <w:tab/>
        <w:t>Evaluation</w:t>
      </w:r>
      <w:bookmarkEnd w:id="38"/>
    </w:p>
    <w:p w14:paraId="570143F8" w14:textId="51205397" w:rsidR="00673E63" w:rsidRDefault="00BA4C14" w:rsidP="00BA4C14">
      <w:pPr>
        <w:rPr>
          <w:ins w:id="39" w:author="Andrew Bennett" w:date="2019-02-18T10:15:00Z"/>
        </w:rPr>
      </w:pPr>
      <w:r w:rsidRPr="00DD5C76">
        <w:t>The AF provides the UE Radio Capability Information to the related AMFs via bulk provisioning method when the AF generates or updates the UE Radio Capability Information. This method decreases the O&amp;M configuration cost for the operator. And on-demand retrieval from AF can provide the AMF up to date UE Radio Capability Information if the AMF has no such information. Otherwise, the AMF will retrieve UE explicit radio capabilities f</w:t>
      </w:r>
      <w:ins w:id="40" w:author="Andrew Bennett" w:date="2019-02-18T10:08:00Z">
        <w:r w:rsidR="00660940">
          <w:t>ro</w:t>
        </w:r>
      </w:ins>
      <w:del w:id="41" w:author="Andrew Bennett" w:date="2019-02-18T10:08:00Z">
        <w:r w:rsidRPr="00DD5C76" w:rsidDel="00660940">
          <w:delText>or</w:delText>
        </w:r>
      </w:del>
      <w:r w:rsidRPr="00DD5C76">
        <w:t xml:space="preserve">m the UE, which will cost extra </w:t>
      </w:r>
      <w:proofErr w:type="spellStart"/>
      <w:r w:rsidRPr="00DD5C76">
        <w:t>Uu</w:t>
      </w:r>
      <w:proofErr w:type="spellEnd"/>
      <w:r w:rsidRPr="00DD5C76">
        <w:t xml:space="preserve"> and N2 interface signalling.</w:t>
      </w:r>
    </w:p>
    <w:p w14:paraId="0791FD34" w14:textId="0D9435D5" w:rsidR="002F0D39" w:rsidRDefault="002F0D39" w:rsidP="002F0D39">
      <w:pPr>
        <w:rPr>
          <w:ins w:id="42" w:author="Andrew Bennett" w:date="2019-02-19T10:52:00Z"/>
        </w:rPr>
      </w:pPr>
      <w:ins w:id="43" w:author="Andrew Bennett" w:date="2019-02-19T10:52:00Z">
        <w:r>
          <w:t>Step 4/5 of the procedure described in 6.12.3.2 that, the AF (if owned by the operator) could allocate a PLMN-specific UE capability ID if the ID provided by the UE is not known, or if no UE capability ID is provided by the UE. This provides a centralised way for the operator to allocate PLMN-specific IE capabil</w:t>
        </w:r>
        <w:r>
          <w:t>ity IDs that are unique.</w:t>
        </w:r>
        <w:bookmarkStart w:id="44" w:name="_GoBack"/>
        <w:bookmarkEnd w:id="44"/>
      </w:ins>
    </w:p>
    <w:p w14:paraId="1EFF22B5" w14:textId="77777777" w:rsidR="002F0D39" w:rsidRDefault="002F0D39" w:rsidP="002F0D39">
      <w:pPr>
        <w:rPr>
          <w:ins w:id="45" w:author="Andrew Bennett" w:date="2019-02-19T10:52:00Z"/>
          <w:color w:val="FF0000"/>
          <w:sz w:val="32"/>
        </w:rPr>
      </w:pPr>
      <w:ins w:id="46" w:author="Andrew Bennett" w:date="2019-02-19T10:52:00Z">
        <w:r>
          <w:t>The database of UE Radio Capability Information is part of the AF in this solution, Use of the AF for this could reduce the amount of signalling in the network as it enables to provision the information to all AMFs proactively.</w:t>
        </w:r>
        <w:r>
          <w:rPr>
            <w:color w:val="FF0000"/>
            <w:sz w:val="32"/>
          </w:rPr>
          <w:t xml:space="preserve"> </w:t>
        </w:r>
      </w:ins>
    </w:p>
    <w:p w14:paraId="227EC3F7" w14:textId="3CE32D3B" w:rsidR="00DF1AE2" w:rsidRPr="00111528" w:rsidRDefault="00DF1AE2" w:rsidP="002F0D39">
      <w:pPr>
        <w:rPr>
          <w:color w:val="FF0000"/>
          <w:sz w:val="32"/>
        </w:rPr>
      </w:pPr>
      <w:r>
        <w:rPr>
          <w:color w:val="FF0000"/>
          <w:sz w:val="32"/>
        </w:rPr>
        <w:t>&lt;&lt;&lt;&lt; End</w:t>
      </w:r>
      <w:r w:rsidRPr="00111528">
        <w:rPr>
          <w:color w:val="FF0000"/>
          <w:sz w:val="32"/>
        </w:rPr>
        <w:t xml:space="preserve"> of changes &gt;&gt;&gt;&gt;</w:t>
      </w:r>
    </w:p>
    <w:p w14:paraId="6B521033" w14:textId="77777777" w:rsidR="006F076C" w:rsidRPr="00673E63" w:rsidRDefault="006F076C" w:rsidP="00BA4C14"/>
    <w:sectPr w:rsidR="006F076C" w:rsidRPr="00673E63"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F0C12" w14:textId="77777777" w:rsidR="00FD47C3" w:rsidRDefault="00FD47C3">
      <w:r>
        <w:separator/>
      </w:r>
    </w:p>
  </w:endnote>
  <w:endnote w:type="continuationSeparator" w:id="0">
    <w:p w14:paraId="714468EC" w14:textId="77777777" w:rsidR="00FD47C3" w:rsidRDefault="00FD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785F5" w14:textId="77777777" w:rsidR="00FD47C3" w:rsidRDefault="00FD47C3">
      <w:r>
        <w:separator/>
      </w:r>
    </w:p>
  </w:footnote>
  <w:footnote w:type="continuationSeparator" w:id="0">
    <w:p w14:paraId="07A30E5D" w14:textId="77777777" w:rsidR="00FD47C3" w:rsidRDefault="00FD4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F9895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F0D39">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FC6EC5"/>
    <w:multiLevelType w:val="hybridMultilevel"/>
    <w:tmpl w:val="742A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9B08A2"/>
    <w:multiLevelType w:val="hybridMultilevel"/>
    <w:tmpl w:val="9D80A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45D38"/>
    <w:multiLevelType w:val="hybridMultilevel"/>
    <w:tmpl w:val="043240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ED2FB6"/>
    <w:multiLevelType w:val="hybridMultilevel"/>
    <w:tmpl w:val="31D2B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D3B94"/>
    <w:multiLevelType w:val="hybridMultilevel"/>
    <w:tmpl w:val="BFB8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2178E6"/>
    <w:multiLevelType w:val="hybridMultilevel"/>
    <w:tmpl w:val="ABF2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29"/>
  </w:num>
  <w:num w:numId="6">
    <w:abstractNumId w:val="5"/>
  </w:num>
  <w:num w:numId="7">
    <w:abstractNumId w:val="15"/>
  </w:num>
  <w:num w:numId="8">
    <w:abstractNumId w:val="13"/>
  </w:num>
  <w:num w:numId="9">
    <w:abstractNumId w:val="39"/>
  </w:num>
  <w:num w:numId="10">
    <w:abstractNumId w:val="26"/>
  </w:num>
  <w:num w:numId="11">
    <w:abstractNumId w:val="25"/>
  </w:num>
  <w:num w:numId="12">
    <w:abstractNumId w:val="22"/>
  </w:num>
  <w:num w:numId="13">
    <w:abstractNumId w:val="2"/>
  </w:num>
  <w:num w:numId="14">
    <w:abstractNumId w:val="14"/>
  </w:num>
  <w:num w:numId="15">
    <w:abstractNumId w:val="12"/>
  </w:num>
  <w:num w:numId="16">
    <w:abstractNumId w:val="8"/>
  </w:num>
  <w:num w:numId="17">
    <w:abstractNumId w:val="27"/>
  </w:num>
  <w:num w:numId="18">
    <w:abstractNumId w:val="21"/>
  </w:num>
  <w:num w:numId="19">
    <w:abstractNumId w:val="37"/>
  </w:num>
  <w:num w:numId="20">
    <w:abstractNumId w:val="10"/>
  </w:num>
  <w:num w:numId="21">
    <w:abstractNumId w:val="31"/>
  </w:num>
  <w:num w:numId="22">
    <w:abstractNumId w:val="11"/>
  </w:num>
  <w:num w:numId="23">
    <w:abstractNumId w:val="38"/>
  </w:num>
  <w:num w:numId="24">
    <w:abstractNumId w:val="7"/>
  </w:num>
  <w:num w:numId="25">
    <w:abstractNumId w:val="32"/>
  </w:num>
  <w:num w:numId="26">
    <w:abstractNumId w:val="16"/>
  </w:num>
  <w:num w:numId="27">
    <w:abstractNumId w:val="35"/>
  </w:num>
  <w:num w:numId="28">
    <w:abstractNumId w:val="34"/>
  </w:num>
  <w:num w:numId="29">
    <w:abstractNumId w:val="23"/>
  </w:num>
  <w:num w:numId="30">
    <w:abstractNumId w:val="36"/>
  </w:num>
  <w:num w:numId="31">
    <w:abstractNumId w:val="4"/>
  </w:num>
  <w:num w:numId="32">
    <w:abstractNumId w:val="19"/>
  </w:num>
  <w:num w:numId="33">
    <w:abstractNumId w:val="28"/>
  </w:num>
  <w:num w:numId="34">
    <w:abstractNumId w:val="1"/>
  </w:num>
  <w:num w:numId="35">
    <w:abstractNumId w:val="33"/>
  </w:num>
  <w:num w:numId="36">
    <w:abstractNumId w:val="30"/>
  </w:num>
  <w:num w:numId="37">
    <w:abstractNumId w:val="17"/>
  </w:num>
  <w:num w:numId="38">
    <w:abstractNumId w:val="6"/>
  </w:num>
  <w:num w:numId="39">
    <w:abstractNumId w:val="20"/>
  </w:num>
  <w:num w:numId="40">
    <w:abstractNumId w:val="24"/>
  </w:num>
  <w:num w:numId="4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03C"/>
    <w:rsid w:val="000136D9"/>
    <w:rsid w:val="000166EE"/>
    <w:rsid w:val="000169D8"/>
    <w:rsid w:val="00016C68"/>
    <w:rsid w:val="000176EA"/>
    <w:rsid w:val="00022B68"/>
    <w:rsid w:val="00030809"/>
    <w:rsid w:val="00033397"/>
    <w:rsid w:val="00035443"/>
    <w:rsid w:val="00036CDB"/>
    <w:rsid w:val="00040095"/>
    <w:rsid w:val="00040C93"/>
    <w:rsid w:val="00040CDB"/>
    <w:rsid w:val="00041B0F"/>
    <w:rsid w:val="0004304F"/>
    <w:rsid w:val="00045622"/>
    <w:rsid w:val="00047FE4"/>
    <w:rsid w:val="0005041D"/>
    <w:rsid w:val="000507F5"/>
    <w:rsid w:val="00051834"/>
    <w:rsid w:val="0005556A"/>
    <w:rsid w:val="00055D0C"/>
    <w:rsid w:val="00056548"/>
    <w:rsid w:val="000570FB"/>
    <w:rsid w:val="00060664"/>
    <w:rsid w:val="000611FD"/>
    <w:rsid w:val="0006127E"/>
    <w:rsid w:val="0006154C"/>
    <w:rsid w:val="00061C72"/>
    <w:rsid w:val="000626B2"/>
    <w:rsid w:val="00063F11"/>
    <w:rsid w:val="00064F7F"/>
    <w:rsid w:val="00065F98"/>
    <w:rsid w:val="00070F0D"/>
    <w:rsid w:val="000721C9"/>
    <w:rsid w:val="00074819"/>
    <w:rsid w:val="00080512"/>
    <w:rsid w:val="00082EDA"/>
    <w:rsid w:val="00083494"/>
    <w:rsid w:val="00085291"/>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6ABC"/>
    <w:rsid w:val="000B7BA3"/>
    <w:rsid w:val="000C14B6"/>
    <w:rsid w:val="000C2D8C"/>
    <w:rsid w:val="000C6411"/>
    <w:rsid w:val="000D0BDB"/>
    <w:rsid w:val="000D1947"/>
    <w:rsid w:val="000D2234"/>
    <w:rsid w:val="000D2E7C"/>
    <w:rsid w:val="000D30FF"/>
    <w:rsid w:val="000D58AB"/>
    <w:rsid w:val="000D7B8F"/>
    <w:rsid w:val="000E0177"/>
    <w:rsid w:val="000E0975"/>
    <w:rsid w:val="000E0CFD"/>
    <w:rsid w:val="000E135B"/>
    <w:rsid w:val="000E3762"/>
    <w:rsid w:val="000E5D1C"/>
    <w:rsid w:val="000F0EA3"/>
    <w:rsid w:val="000F10C1"/>
    <w:rsid w:val="000F327B"/>
    <w:rsid w:val="000F5A34"/>
    <w:rsid w:val="000F6AFE"/>
    <w:rsid w:val="000F6FCD"/>
    <w:rsid w:val="00100698"/>
    <w:rsid w:val="00101388"/>
    <w:rsid w:val="0010169C"/>
    <w:rsid w:val="00101A6B"/>
    <w:rsid w:val="001039DB"/>
    <w:rsid w:val="00104976"/>
    <w:rsid w:val="001060F7"/>
    <w:rsid w:val="001102F1"/>
    <w:rsid w:val="00111B5D"/>
    <w:rsid w:val="0011477D"/>
    <w:rsid w:val="00115A04"/>
    <w:rsid w:val="0011681D"/>
    <w:rsid w:val="0012009E"/>
    <w:rsid w:val="0012047B"/>
    <w:rsid w:val="0012151E"/>
    <w:rsid w:val="00122506"/>
    <w:rsid w:val="001225BE"/>
    <w:rsid w:val="00125B56"/>
    <w:rsid w:val="00130DCC"/>
    <w:rsid w:val="00131683"/>
    <w:rsid w:val="0013295F"/>
    <w:rsid w:val="00140B36"/>
    <w:rsid w:val="001430FD"/>
    <w:rsid w:val="00143B73"/>
    <w:rsid w:val="001440C5"/>
    <w:rsid w:val="001443D3"/>
    <w:rsid w:val="00151B48"/>
    <w:rsid w:val="00151F51"/>
    <w:rsid w:val="001547CD"/>
    <w:rsid w:val="00154932"/>
    <w:rsid w:val="00154E1B"/>
    <w:rsid w:val="00157011"/>
    <w:rsid w:val="00160704"/>
    <w:rsid w:val="0016411F"/>
    <w:rsid w:val="00166A72"/>
    <w:rsid w:val="00166C48"/>
    <w:rsid w:val="00170C55"/>
    <w:rsid w:val="00171C9F"/>
    <w:rsid w:val="00171F0B"/>
    <w:rsid w:val="00172EB7"/>
    <w:rsid w:val="001744C6"/>
    <w:rsid w:val="00174BC6"/>
    <w:rsid w:val="00176A43"/>
    <w:rsid w:val="00176E9B"/>
    <w:rsid w:val="001819A6"/>
    <w:rsid w:val="0018305F"/>
    <w:rsid w:val="0018344A"/>
    <w:rsid w:val="00185B3F"/>
    <w:rsid w:val="001865A9"/>
    <w:rsid w:val="00187051"/>
    <w:rsid w:val="00187288"/>
    <w:rsid w:val="00187C8A"/>
    <w:rsid w:val="00192289"/>
    <w:rsid w:val="001962D5"/>
    <w:rsid w:val="00196CEB"/>
    <w:rsid w:val="001A0A09"/>
    <w:rsid w:val="001A455A"/>
    <w:rsid w:val="001A6E3F"/>
    <w:rsid w:val="001B4072"/>
    <w:rsid w:val="001B541E"/>
    <w:rsid w:val="001B5A01"/>
    <w:rsid w:val="001B763D"/>
    <w:rsid w:val="001C0F4B"/>
    <w:rsid w:val="001C3C55"/>
    <w:rsid w:val="001C42BB"/>
    <w:rsid w:val="001C462E"/>
    <w:rsid w:val="001C4B44"/>
    <w:rsid w:val="001C65F7"/>
    <w:rsid w:val="001D7C06"/>
    <w:rsid w:val="001D7F37"/>
    <w:rsid w:val="001E13D2"/>
    <w:rsid w:val="001E2EA2"/>
    <w:rsid w:val="001E5380"/>
    <w:rsid w:val="001E5613"/>
    <w:rsid w:val="001E7C41"/>
    <w:rsid w:val="001F088C"/>
    <w:rsid w:val="001F168B"/>
    <w:rsid w:val="001F25F2"/>
    <w:rsid w:val="001F36FD"/>
    <w:rsid w:val="001F3EBB"/>
    <w:rsid w:val="001F4C8D"/>
    <w:rsid w:val="001F59DE"/>
    <w:rsid w:val="0020006D"/>
    <w:rsid w:val="002002EA"/>
    <w:rsid w:val="00203CF7"/>
    <w:rsid w:val="00203F1D"/>
    <w:rsid w:val="00207BB6"/>
    <w:rsid w:val="00210557"/>
    <w:rsid w:val="00210B15"/>
    <w:rsid w:val="0021197A"/>
    <w:rsid w:val="0021232E"/>
    <w:rsid w:val="00212729"/>
    <w:rsid w:val="00213A81"/>
    <w:rsid w:val="00214B35"/>
    <w:rsid w:val="002151C9"/>
    <w:rsid w:val="00215C06"/>
    <w:rsid w:val="00215EF8"/>
    <w:rsid w:val="0021749C"/>
    <w:rsid w:val="002210E6"/>
    <w:rsid w:val="00221A24"/>
    <w:rsid w:val="002224E3"/>
    <w:rsid w:val="00222932"/>
    <w:rsid w:val="00223418"/>
    <w:rsid w:val="00223C9B"/>
    <w:rsid w:val="00223D65"/>
    <w:rsid w:val="002263DA"/>
    <w:rsid w:val="002268C5"/>
    <w:rsid w:val="00227E11"/>
    <w:rsid w:val="0023023B"/>
    <w:rsid w:val="002347A2"/>
    <w:rsid w:val="002408B0"/>
    <w:rsid w:val="00241E32"/>
    <w:rsid w:val="002443DA"/>
    <w:rsid w:val="00244961"/>
    <w:rsid w:val="0025037F"/>
    <w:rsid w:val="00251908"/>
    <w:rsid w:val="002539DE"/>
    <w:rsid w:val="0025501D"/>
    <w:rsid w:val="002551EE"/>
    <w:rsid w:val="002566E2"/>
    <w:rsid w:val="00256FA6"/>
    <w:rsid w:val="00260E19"/>
    <w:rsid w:val="002614EF"/>
    <w:rsid w:val="00261D31"/>
    <w:rsid w:val="00262F7F"/>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87DA7"/>
    <w:rsid w:val="00290119"/>
    <w:rsid w:val="0029044C"/>
    <w:rsid w:val="00293B2D"/>
    <w:rsid w:val="00293BD9"/>
    <w:rsid w:val="002953D5"/>
    <w:rsid w:val="002A0A82"/>
    <w:rsid w:val="002A29DC"/>
    <w:rsid w:val="002A452B"/>
    <w:rsid w:val="002A4ECB"/>
    <w:rsid w:val="002A6B19"/>
    <w:rsid w:val="002A6E1A"/>
    <w:rsid w:val="002B1806"/>
    <w:rsid w:val="002B2235"/>
    <w:rsid w:val="002B2EEA"/>
    <w:rsid w:val="002B319A"/>
    <w:rsid w:val="002B35D8"/>
    <w:rsid w:val="002B4351"/>
    <w:rsid w:val="002B5551"/>
    <w:rsid w:val="002B71FC"/>
    <w:rsid w:val="002B7EE8"/>
    <w:rsid w:val="002C098E"/>
    <w:rsid w:val="002C1181"/>
    <w:rsid w:val="002C1939"/>
    <w:rsid w:val="002C1EFA"/>
    <w:rsid w:val="002C21C8"/>
    <w:rsid w:val="002C23A8"/>
    <w:rsid w:val="002C485D"/>
    <w:rsid w:val="002C719D"/>
    <w:rsid w:val="002C77C3"/>
    <w:rsid w:val="002D12F7"/>
    <w:rsid w:val="002D2D96"/>
    <w:rsid w:val="002D497A"/>
    <w:rsid w:val="002D65E0"/>
    <w:rsid w:val="002D6B07"/>
    <w:rsid w:val="002D6D4A"/>
    <w:rsid w:val="002D7C31"/>
    <w:rsid w:val="002D7CC8"/>
    <w:rsid w:val="002E025A"/>
    <w:rsid w:val="002E306C"/>
    <w:rsid w:val="002E5990"/>
    <w:rsid w:val="002E687C"/>
    <w:rsid w:val="002E74D8"/>
    <w:rsid w:val="002F0ACE"/>
    <w:rsid w:val="002F0D39"/>
    <w:rsid w:val="002F2107"/>
    <w:rsid w:val="002F6D03"/>
    <w:rsid w:val="002F7861"/>
    <w:rsid w:val="00300BDF"/>
    <w:rsid w:val="003021E8"/>
    <w:rsid w:val="0030509C"/>
    <w:rsid w:val="00310D08"/>
    <w:rsid w:val="0031147E"/>
    <w:rsid w:val="003121B5"/>
    <w:rsid w:val="003128B7"/>
    <w:rsid w:val="00314771"/>
    <w:rsid w:val="003150AA"/>
    <w:rsid w:val="003172DC"/>
    <w:rsid w:val="0031732B"/>
    <w:rsid w:val="0032091F"/>
    <w:rsid w:val="00320AB7"/>
    <w:rsid w:val="0032294B"/>
    <w:rsid w:val="00324297"/>
    <w:rsid w:val="0032637A"/>
    <w:rsid w:val="00326D46"/>
    <w:rsid w:val="00327E17"/>
    <w:rsid w:val="00331591"/>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322E"/>
    <w:rsid w:val="003535FE"/>
    <w:rsid w:val="003543B8"/>
    <w:rsid w:val="0035462D"/>
    <w:rsid w:val="00354EE7"/>
    <w:rsid w:val="00356B01"/>
    <w:rsid w:val="00357797"/>
    <w:rsid w:val="00362438"/>
    <w:rsid w:val="00363070"/>
    <w:rsid w:val="00363854"/>
    <w:rsid w:val="00363A5D"/>
    <w:rsid w:val="003645B6"/>
    <w:rsid w:val="00365C4D"/>
    <w:rsid w:val="003662DB"/>
    <w:rsid w:val="003670C4"/>
    <w:rsid w:val="0036715D"/>
    <w:rsid w:val="00367CCB"/>
    <w:rsid w:val="003709F6"/>
    <w:rsid w:val="003727DC"/>
    <w:rsid w:val="00373208"/>
    <w:rsid w:val="0037342F"/>
    <w:rsid w:val="00374380"/>
    <w:rsid w:val="00376047"/>
    <w:rsid w:val="00377C0C"/>
    <w:rsid w:val="0038352B"/>
    <w:rsid w:val="00385256"/>
    <w:rsid w:val="0038569B"/>
    <w:rsid w:val="00386381"/>
    <w:rsid w:val="00386DB2"/>
    <w:rsid w:val="00386EB9"/>
    <w:rsid w:val="00390DF9"/>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134C7"/>
    <w:rsid w:val="00420235"/>
    <w:rsid w:val="00420849"/>
    <w:rsid w:val="00421D7F"/>
    <w:rsid w:val="004238B9"/>
    <w:rsid w:val="00423D19"/>
    <w:rsid w:val="00424660"/>
    <w:rsid w:val="00426F90"/>
    <w:rsid w:val="00427ADC"/>
    <w:rsid w:val="00434E7C"/>
    <w:rsid w:val="00435AF4"/>
    <w:rsid w:val="00435C87"/>
    <w:rsid w:val="00437433"/>
    <w:rsid w:val="00437B7C"/>
    <w:rsid w:val="00450F2A"/>
    <w:rsid w:val="00451805"/>
    <w:rsid w:val="00454578"/>
    <w:rsid w:val="0045601F"/>
    <w:rsid w:val="004577D3"/>
    <w:rsid w:val="004607DE"/>
    <w:rsid w:val="0046221C"/>
    <w:rsid w:val="00464C08"/>
    <w:rsid w:val="00465A14"/>
    <w:rsid w:val="00471598"/>
    <w:rsid w:val="00472E34"/>
    <w:rsid w:val="004740E2"/>
    <w:rsid w:val="00475B03"/>
    <w:rsid w:val="00480307"/>
    <w:rsid w:val="00482113"/>
    <w:rsid w:val="00482194"/>
    <w:rsid w:val="004837B4"/>
    <w:rsid w:val="0049103F"/>
    <w:rsid w:val="00494630"/>
    <w:rsid w:val="0049553D"/>
    <w:rsid w:val="00496B24"/>
    <w:rsid w:val="00497607"/>
    <w:rsid w:val="00497927"/>
    <w:rsid w:val="004A3015"/>
    <w:rsid w:val="004A384A"/>
    <w:rsid w:val="004B0B13"/>
    <w:rsid w:val="004B1783"/>
    <w:rsid w:val="004B1978"/>
    <w:rsid w:val="004B264C"/>
    <w:rsid w:val="004B5A8D"/>
    <w:rsid w:val="004B5ACC"/>
    <w:rsid w:val="004C06CD"/>
    <w:rsid w:val="004C4B33"/>
    <w:rsid w:val="004C63F9"/>
    <w:rsid w:val="004C6EAE"/>
    <w:rsid w:val="004C741D"/>
    <w:rsid w:val="004D04F9"/>
    <w:rsid w:val="004D22AD"/>
    <w:rsid w:val="004D3578"/>
    <w:rsid w:val="004D36FE"/>
    <w:rsid w:val="004D4893"/>
    <w:rsid w:val="004D6110"/>
    <w:rsid w:val="004D7731"/>
    <w:rsid w:val="004D79EA"/>
    <w:rsid w:val="004E0193"/>
    <w:rsid w:val="004E0F42"/>
    <w:rsid w:val="004E1427"/>
    <w:rsid w:val="004E1DD7"/>
    <w:rsid w:val="004E213A"/>
    <w:rsid w:val="004E2E8E"/>
    <w:rsid w:val="004E531E"/>
    <w:rsid w:val="004F4477"/>
    <w:rsid w:val="004F75CE"/>
    <w:rsid w:val="005014EF"/>
    <w:rsid w:val="00501A87"/>
    <w:rsid w:val="005028EF"/>
    <w:rsid w:val="005030A1"/>
    <w:rsid w:val="00503B4C"/>
    <w:rsid w:val="005046FE"/>
    <w:rsid w:val="00511EA1"/>
    <w:rsid w:val="00514055"/>
    <w:rsid w:val="00514848"/>
    <w:rsid w:val="00515326"/>
    <w:rsid w:val="005175F4"/>
    <w:rsid w:val="005177BF"/>
    <w:rsid w:val="00517DFB"/>
    <w:rsid w:val="0052023C"/>
    <w:rsid w:val="005216C1"/>
    <w:rsid w:val="00521914"/>
    <w:rsid w:val="00522505"/>
    <w:rsid w:val="005226CC"/>
    <w:rsid w:val="00522A6D"/>
    <w:rsid w:val="00522AEC"/>
    <w:rsid w:val="005238ED"/>
    <w:rsid w:val="005242A5"/>
    <w:rsid w:val="005270A3"/>
    <w:rsid w:val="00527629"/>
    <w:rsid w:val="0053129E"/>
    <w:rsid w:val="005321DF"/>
    <w:rsid w:val="005323D3"/>
    <w:rsid w:val="00533B64"/>
    <w:rsid w:val="00533C5B"/>
    <w:rsid w:val="00535112"/>
    <w:rsid w:val="00535771"/>
    <w:rsid w:val="00536D2D"/>
    <w:rsid w:val="005372EE"/>
    <w:rsid w:val="005379E6"/>
    <w:rsid w:val="00540613"/>
    <w:rsid w:val="00543E6C"/>
    <w:rsid w:val="00546351"/>
    <w:rsid w:val="00546373"/>
    <w:rsid w:val="00546A72"/>
    <w:rsid w:val="00547EBB"/>
    <w:rsid w:val="005524BA"/>
    <w:rsid w:val="005558CF"/>
    <w:rsid w:val="00556E73"/>
    <w:rsid w:val="0056031C"/>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1F3C"/>
    <w:rsid w:val="0059273D"/>
    <w:rsid w:val="0059429C"/>
    <w:rsid w:val="00594548"/>
    <w:rsid w:val="005968FE"/>
    <w:rsid w:val="0059780C"/>
    <w:rsid w:val="005A2DF8"/>
    <w:rsid w:val="005A3470"/>
    <w:rsid w:val="005A385B"/>
    <w:rsid w:val="005A54ED"/>
    <w:rsid w:val="005A56AC"/>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528B"/>
    <w:rsid w:val="005C6120"/>
    <w:rsid w:val="005D09DC"/>
    <w:rsid w:val="005D1896"/>
    <w:rsid w:val="005D1D3C"/>
    <w:rsid w:val="005D2E01"/>
    <w:rsid w:val="005D514D"/>
    <w:rsid w:val="005D546D"/>
    <w:rsid w:val="005E1EDF"/>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3F9"/>
    <w:rsid w:val="00611740"/>
    <w:rsid w:val="00611BA2"/>
    <w:rsid w:val="00614849"/>
    <w:rsid w:val="00614FDF"/>
    <w:rsid w:val="00615B32"/>
    <w:rsid w:val="00616BF6"/>
    <w:rsid w:val="006209F3"/>
    <w:rsid w:val="00624682"/>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0940"/>
    <w:rsid w:val="006632D5"/>
    <w:rsid w:val="006643A6"/>
    <w:rsid w:val="00664B4D"/>
    <w:rsid w:val="00665789"/>
    <w:rsid w:val="006679A2"/>
    <w:rsid w:val="00667D90"/>
    <w:rsid w:val="00667DC6"/>
    <w:rsid w:val="00670565"/>
    <w:rsid w:val="00671953"/>
    <w:rsid w:val="00671C15"/>
    <w:rsid w:val="00673807"/>
    <w:rsid w:val="00673E63"/>
    <w:rsid w:val="00677CE8"/>
    <w:rsid w:val="006802B9"/>
    <w:rsid w:val="00683394"/>
    <w:rsid w:val="006834C3"/>
    <w:rsid w:val="00687C2E"/>
    <w:rsid w:val="00687E49"/>
    <w:rsid w:val="00691962"/>
    <w:rsid w:val="00693D92"/>
    <w:rsid w:val="00694F31"/>
    <w:rsid w:val="0069556A"/>
    <w:rsid w:val="00696985"/>
    <w:rsid w:val="006A0715"/>
    <w:rsid w:val="006A16E0"/>
    <w:rsid w:val="006A2FF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A73"/>
    <w:rsid w:val="006E6D8C"/>
    <w:rsid w:val="006F076C"/>
    <w:rsid w:val="006F484A"/>
    <w:rsid w:val="006F4E92"/>
    <w:rsid w:val="006F7841"/>
    <w:rsid w:val="00701C8B"/>
    <w:rsid w:val="007062B3"/>
    <w:rsid w:val="007100A8"/>
    <w:rsid w:val="00710F27"/>
    <w:rsid w:val="00711BAB"/>
    <w:rsid w:val="007130D5"/>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22B9"/>
    <w:rsid w:val="00752313"/>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EF1"/>
    <w:rsid w:val="00781F0F"/>
    <w:rsid w:val="007828E3"/>
    <w:rsid w:val="007933CC"/>
    <w:rsid w:val="00795464"/>
    <w:rsid w:val="00797845"/>
    <w:rsid w:val="007A0082"/>
    <w:rsid w:val="007A0A18"/>
    <w:rsid w:val="007A1E85"/>
    <w:rsid w:val="007A5232"/>
    <w:rsid w:val="007A6842"/>
    <w:rsid w:val="007B0167"/>
    <w:rsid w:val="007B44AA"/>
    <w:rsid w:val="007B6214"/>
    <w:rsid w:val="007C22D0"/>
    <w:rsid w:val="007C3D1F"/>
    <w:rsid w:val="007D1666"/>
    <w:rsid w:val="007D194D"/>
    <w:rsid w:val="007D21A2"/>
    <w:rsid w:val="007D3ABB"/>
    <w:rsid w:val="007D5BA5"/>
    <w:rsid w:val="007E0E91"/>
    <w:rsid w:val="007E13DD"/>
    <w:rsid w:val="007E2659"/>
    <w:rsid w:val="007E2B5C"/>
    <w:rsid w:val="007E340B"/>
    <w:rsid w:val="007E4EE8"/>
    <w:rsid w:val="007E5089"/>
    <w:rsid w:val="007E7C84"/>
    <w:rsid w:val="007F04D9"/>
    <w:rsid w:val="007F0C81"/>
    <w:rsid w:val="007F1C8A"/>
    <w:rsid w:val="007F2058"/>
    <w:rsid w:val="007F5D0F"/>
    <w:rsid w:val="007F6F78"/>
    <w:rsid w:val="008001D1"/>
    <w:rsid w:val="008028A4"/>
    <w:rsid w:val="008037A5"/>
    <w:rsid w:val="0080464B"/>
    <w:rsid w:val="00804E8A"/>
    <w:rsid w:val="00804EA4"/>
    <w:rsid w:val="0080562F"/>
    <w:rsid w:val="00806374"/>
    <w:rsid w:val="00810DCD"/>
    <w:rsid w:val="008127FE"/>
    <w:rsid w:val="00812D0B"/>
    <w:rsid w:val="00812D2E"/>
    <w:rsid w:val="00814D69"/>
    <w:rsid w:val="00815677"/>
    <w:rsid w:val="00820A45"/>
    <w:rsid w:val="00822055"/>
    <w:rsid w:val="00822D25"/>
    <w:rsid w:val="00822EE6"/>
    <w:rsid w:val="0082473C"/>
    <w:rsid w:val="00827998"/>
    <w:rsid w:val="00831355"/>
    <w:rsid w:val="00831E59"/>
    <w:rsid w:val="0083212D"/>
    <w:rsid w:val="008379C9"/>
    <w:rsid w:val="008405A4"/>
    <w:rsid w:val="008406BF"/>
    <w:rsid w:val="008426B8"/>
    <w:rsid w:val="0084301F"/>
    <w:rsid w:val="008439A8"/>
    <w:rsid w:val="00843D0D"/>
    <w:rsid w:val="008441A5"/>
    <w:rsid w:val="00844317"/>
    <w:rsid w:val="0084636C"/>
    <w:rsid w:val="00846AB5"/>
    <w:rsid w:val="008477F9"/>
    <w:rsid w:val="0084781C"/>
    <w:rsid w:val="00854652"/>
    <w:rsid w:val="008647EB"/>
    <w:rsid w:val="00865034"/>
    <w:rsid w:val="008658AE"/>
    <w:rsid w:val="00870947"/>
    <w:rsid w:val="008715EE"/>
    <w:rsid w:val="00872242"/>
    <w:rsid w:val="00872AE9"/>
    <w:rsid w:val="00873116"/>
    <w:rsid w:val="00873BC5"/>
    <w:rsid w:val="00874FF1"/>
    <w:rsid w:val="008755AB"/>
    <w:rsid w:val="00875EC4"/>
    <w:rsid w:val="008768CA"/>
    <w:rsid w:val="00876E36"/>
    <w:rsid w:val="00876F11"/>
    <w:rsid w:val="008771B5"/>
    <w:rsid w:val="0088085F"/>
    <w:rsid w:val="00881326"/>
    <w:rsid w:val="008814CB"/>
    <w:rsid w:val="00890767"/>
    <w:rsid w:val="008925B4"/>
    <w:rsid w:val="008943B3"/>
    <w:rsid w:val="008952D4"/>
    <w:rsid w:val="00895408"/>
    <w:rsid w:val="008955A8"/>
    <w:rsid w:val="00897C02"/>
    <w:rsid w:val="008A0DF4"/>
    <w:rsid w:val="008A10C3"/>
    <w:rsid w:val="008A308A"/>
    <w:rsid w:val="008A56CB"/>
    <w:rsid w:val="008A5F4B"/>
    <w:rsid w:val="008B281D"/>
    <w:rsid w:val="008B2B42"/>
    <w:rsid w:val="008B51AE"/>
    <w:rsid w:val="008B5856"/>
    <w:rsid w:val="008B5963"/>
    <w:rsid w:val="008B79C7"/>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961"/>
    <w:rsid w:val="00915D23"/>
    <w:rsid w:val="00920B36"/>
    <w:rsid w:val="009213FD"/>
    <w:rsid w:val="00921CB5"/>
    <w:rsid w:val="00922FA4"/>
    <w:rsid w:val="009241F7"/>
    <w:rsid w:val="00925444"/>
    <w:rsid w:val="00925492"/>
    <w:rsid w:val="00925C98"/>
    <w:rsid w:val="009271F9"/>
    <w:rsid w:val="00927A57"/>
    <w:rsid w:val="00927E05"/>
    <w:rsid w:val="00931312"/>
    <w:rsid w:val="00931C23"/>
    <w:rsid w:val="009320C0"/>
    <w:rsid w:val="00932570"/>
    <w:rsid w:val="00932811"/>
    <w:rsid w:val="009338CD"/>
    <w:rsid w:val="009365DD"/>
    <w:rsid w:val="009379C7"/>
    <w:rsid w:val="00941825"/>
    <w:rsid w:val="00942EC2"/>
    <w:rsid w:val="00942FAE"/>
    <w:rsid w:val="00944ED1"/>
    <w:rsid w:val="00945A52"/>
    <w:rsid w:val="00945BAF"/>
    <w:rsid w:val="009473B4"/>
    <w:rsid w:val="009508E6"/>
    <w:rsid w:val="00952978"/>
    <w:rsid w:val="009540AB"/>
    <w:rsid w:val="0095545F"/>
    <w:rsid w:val="00956A65"/>
    <w:rsid w:val="00957C34"/>
    <w:rsid w:val="00957FE3"/>
    <w:rsid w:val="00961008"/>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08F"/>
    <w:rsid w:val="00985797"/>
    <w:rsid w:val="009867E4"/>
    <w:rsid w:val="0098704E"/>
    <w:rsid w:val="009876A4"/>
    <w:rsid w:val="00987944"/>
    <w:rsid w:val="0099066A"/>
    <w:rsid w:val="0099076F"/>
    <w:rsid w:val="0099220E"/>
    <w:rsid w:val="00992DDB"/>
    <w:rsid w:val="00995A17"/>
    <w:rsid w:val="009960AD"/>
    <w:rsid w:val="00997FF9"/>
    <w:rsid w:val="009A3136"/>
    <w:rsid w:val="009A6B4D"/>
    <w:rsid w:val="009B1DB1"/>
    <w:rsid w:val="009B21A6"/>
    <w:rsid w:val="009B7A40"/>
    <w:rsid w:val="009B7B49"/>
    <w:rsid w:val="009B7DAD"/>
    <w:rsid w:val="009C075A"/>
    <w:rsid w:val="009C21A8"/>
    <w:rsid w:val="009D0F46"/>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206F"/>
    <w:rsid w:val="00A03164"/>
    <w:rsid w:val="00A032FA"/>
    <w:rsid w:val="00A033FA"/>
    <w:rsid w:val="00A05BD1"/>
    <w:rsid w:val="00A07D44"/>
    <w:rsid w:val="00A10DC0"/>
    <w:rsid w:val="00A10F02"/>
    <w:rsid w:val="00A1100A"/>
    <w:rsid w:val="00A12CEB"/>
    <w:rsid w:val="00A149C8"/>
    <w:rsid w:val="00A164B4"/>
    <w:rsid w:val="00A17522"/>
    <w:rsid w:val="00A201D2"/>
    <w:rsid w:val="00A2268A"/>
    <w:rsid w:val="00A22A3F"/>
    <w:rsid w:val="00A22B76"/>
    <w:rsid w:val="00A26806"/>
    <w:rsid w:val="00A26C43"/>
    <w:rsid w:val="00A26DC5"/>
    <w:rsid w:val="00A317B4"/>
    <w:rsid w:val="00A31E64"/>
    <w:rsid w:val="00A31EB7"/>
    <w:rsid w:val="00A362DD"/>
    <w:rsid w:val="00A37263"/>
    <w:rsid w:val="00A37A07"/>
    <w:rsid w:val="00A37EC5"/>
    <w:rsid w:val="00A409AE"/>
    <w:rsid w:val="00A4341F"/>
    <w:rsid w:val="00A50171"/>
    <w:rsid w:val="00A5095B"/>
    <w:rsid w:val="00A53724"/>
    <w:rsid w:val="00A5392C"/>
    <w:rsid w:val="00A605F8"/>
    <w:rsid w:val="00A629D8"/>
    <w:rsid w:val="00A62E68"/>
    <w:rsid w:val="00A66EF3"/>
    <w:rsid w:val="00A66FF2"/>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29D4"/>
    <w:rsid w:val="00A94F94"/>
    <w:rsid w:val="00A95CA1"/>
    <w:rsid w:val="00A96126"/>
    <w:rsid w:val="00A966B3"/>
    <w:rsid w:val="00AA0126"/>
    <w:rsid w:val="00AA1177"/>
    <w:rsid w:val="00AA1784"/>
    <w:rsid w:val="00AA1D4F"/>
    <w:rsid w:val="00AA2C3C"/>
    <w:rsid w:val="00AA2D97"/>
    <w:rsid w:val="00AA3EB8"/>
    <w:rsid w:val="00AA7482"/>
    <w:rsid w:val="00AA7C02"/>
    <w:rsid w:val="00AB1EF7"/>
    <w:rsid w:val="00AB3E17"/>
    <w:rsid w:val="00AC11ED"/>
    <w:rsid w:val="00AC1B17"/>
    <w:rsid w:val="00AC203A"/>
    <w:rsid w:val="00AC2AF8"/>
    <w:rsid w:val="00AC779B"/>
    <w:rsid w:val="00AD01FD"/>
    <w:rsid w:val="00AD04EC"/>
    <w:rsid w:val="00AD3C51"/>
    <w:rsid w:val="00AD43EF"/>
    <w:rsid w:val="00AD5E83"/>
    <w:rsid w:val="00AD5F21"/>
    <w:rsid w:val="00AD6D38"/>
    <w:rsid w:val="00AD719D"/>
    <w:rsid w:val="00AE1A1D"/>
    <w:rsid w:val="00AE4D2D"/>
    <w:rsid w:val="00AE52B8"/>
    <w:rsid w:val="00AE5C01"/>
    <w:rsid w:val="00AF064E"/>
    <w:rsid w:val="00AF5890"/>
    <w:rsid w:val="00AF646F"/>
    <w:rsid w:val="00AF6C45"/>
    <w:rsid w:val="00B00F86"/>
    <w:rsid w:val="00B01AB4"/>
    <w:rsid w:val="00B028A5"/>
    <w:rsid w:val="00B03C96"/>
    <w:rsid w:val="00B03D77"/>
    <w:rsid w:val="00B0440A"/>
    <w:rsid w:val="00B04AEB"/>
    <w:rsid w:val="00B04D5A"/>
    <w:rsid w:val="00B07316"/>
    <w:rsid w:val="00B07E50"/>
    <w:rsid w:val="00B12007"/>
    <w:rsid w:val="00B121B4"/>
    <w:rsid w:val="00B12268"/>
    <w:rsid w:val="00B13416"/>
    <w:rsid w:val="00B15449"/>
    <w:rsid w:val="00B16E64"/>
    <w:rsid w:val="00B22D91"/>
    <w:rsid w:val="00B247B4"/>
    <w:rsid w:val="00B254D9"/>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4DA3"/>
    <w:rsid w:val="00B94E28"/>
    <w:rsid w:val="00B9618C"/>
    <w:rsid w:val="00B97050"/>
    <w:rsid w:val="00B9761F"/>
    <w:rsid w:val="00BA0972"/>
    <w:rsid w:val="00BA111C"/>
    <w:rsid w:val="00BA12FD"/>
    <w:rsid w:val="00BA4C14"/>
    <w:rsid w:val="00BA5CA3"/>
    <w:rsid w:val="00BA713C"/>
    <w:rsid w:val="00BB0BC7"/>
    <w:rsid w:val="00BB19B5"/>
    <w:rsid w:val="00BB2BF7"/>
    <w:rsid w:val="00BB7812"/>
    <w:rsid w:val="00BC0F7D"/>
    <w:rsid w:val="00BC2108"/>
    <w:rsid w:val="00BC2B0C"/>
    <w:rsid w:val="00BC2B1C"/>
    <w:rsid w:val="00BC3146"/>
    <w:rsid w:val="00BC3CCD"/>
    <w:rsid w:val="00BC407F"/>
    <w:rsid w:val="00BC6699"/>
    <w:rsid w:val="00BC6A03"/>
    <w:rsid w:val="00BC6C99"/>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3534"/>
    <w:rsid w:val="00C13D14"/>
    <w:rsid w:val="00C14295"/>
    <w:rsid w:val="00C14D5A"/>
    <w:rsid w:val="00C1503E"/>
    <w:rsid w:val="00C172B4"/>
    <w:rsid w:val="00C17ADB"/>
    <w:rsid w:val="00C258FA"/>
    <w:rsid w:val="00C2598C"/>
    <w:rsid w:val="00C25E24"/>
    <w:rsid w:val="00C25FE7"/>
    <w:rsid w:val="00C33079"/>
    <w:rsid w:val="00C3317B"/>
    <w:rsid w:val="00C3430B"/>
    <w:rsid w:val="00C34DB1"/>
    <w:rsid w:val="00C37DDC"/>
    <w:rsid w:val="00C42323"/>
    <w:rsid w:val="00C458E8"/>
    <w:rsid w:val="00C50A5E"/>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0A69"/>
    <w:rsid w:val="00C72175"/>
    <w:rsid w:val="00C72833"/>
    <w:rsid w:val="00C75231"/>
    <w:rsid w:val="00C756BD"/>
    <w:rsid w:val="00C76E8E"/>
    <w:rsid w:val="00C8084B"/>
    <w:rsid w:val="00C80F92"/>
    <w:rsid w:val="00C80FF5"/>
    <w:rsid w:val="00C8295C"/>
    <w:rsid w:val="00C83D42"/>
    <w:rsid w:val="00C84481"/>
    <w:rsid w:val="00C859BE"/>
    <w:rsid w:val="00C910F1"/>
    <w:rsid w:val="00C92434"/>
    <w:rsid w:val="00C92726"/>
    <w:rsid w:val="00C92D5A"/>
    <w:rsid w:val="00C93F40"/>
    <w:rsid w:val="00C95DCD"/>
    <w:rsid w:val="00C96B12"/>
    <w:rsid w:val="00C97286"/>
    <w:rsid w:val="00CA0226"/>
    <w:rsid w:val="00CA0769"/>
    <w:rsid w:val="00CA10C8"/>
    <w:rsid w:val="00CA121C"/>
    <w:rsid w:val="00CA179B"/>
    <w:rsid w:val="00CA203A"/>
    <w:rsid w:val="00CA3445"/>
    <w:rsid w:val="00CA3D0C"/>
    <w:rsid w:val="00CA414D"/>
    <w:rsid w:val="00CA53F9"/>
    <w:rsid w:val="00CA5786"/>
    <w:rsid w:val="00CA6D54"/>
    <w:rsid w:val="00CB0EE5"/>
    <w:rsid w:val="00CB0EFB"/>
    <w:rsid w:val="00CB49E8"/>
    <w:rsid w:val="00CB58F6"/>
    <w:rsid w:val="00CB5B9E"/>
    <w:rsid w:val="00CB7B2B"/>
    <w:rsid w:val="00CB7DE4"/>
    <w:rsid w:val="00CC1643"/>
    <w:rsid w:val="00CC319A"/>
    <w:rsid w:val="00CC5206"/>
    <w:rsid w:val="00CC5692"/>
    <w:rsid w:val="00CC5E1A"/>
    <w:rsid w:val="00CC781B"/>
    <w:rsid w:val="00CD4265"/>
    <w:rsid w:val="00CD4A59"/>
    <w:rsid w:val="00CE0842"/>
    <w:rsid w:val="00CE3545"/>
    <w:rsid w:val="00CE5275"/>
    <w:rsid w:val="00CE553D"/>
    <w:rsid w:val="00CF0209"/>
    <w:rsid w:val="00CF1F39"/>
    <w:rsid w:val="00CF5983"/>
    <w:rsid w:val="00D01CEB"/>
    <w:rsid w:val="00D034A2"/>
    <w:rsid w:val="00D04158"/>
    <w:rsid w:val="00D05505"/>
    <w:rsid w:val="00D06146"/>
    <w:rsid w:val="00D07799"/>
    <w:rsid w:val="00D100F5"/>
    <w:rsid w:val="00D11A7A"/>
    <w:rsid w:val="00D13121"/>
    <w:rsid w:val="00D136B2"/>
    <w:rsid w:val="00D140B4"/>
    <w:rsid w:val="00D15870"/>
    <w:rsid w:val="00D16F8E"/>
    <w:rsid w:val="00D20232"/>
    <w:rsid w:val="00D227A3"/>
    <w:rsid w:val="00D22A75"/>
    <w:rsid w:val="00D22C74"/>
    <w:rsid w:val="00D22F68"/>
    <w:rsid w:val="00D230AF"/>
    <w:rsid w:val="00D231D9"/>
    <w:rsid w:val="00D24E60"/>
    <w:rsid w:val="00D27A08"/>
    <w:rsid w:val="00D30502"/>
    <w:rsid w:val="00D35BAB"/>
    <w:rsid w:val="00D37AD8"/>
    <w:rsid w:val="00D416E9"/>
    <w:rsid w:val="00D42B77"/>
    <w:rsid w:val="00D42D93"/>
    <w:rsid w:val="00D47527"/>
    <w:rsid w:val="00D47CED"/>
    <w:rsid w:val="00D5047E"/>
    <w:rsid w:val="00D53208"/>
    <w:rsid w:val="00D545E6"/>
    <w:rsid w:val="00D55F88"/>
    <w:rsid w:val="00D56EAD"/>
    <w:rsid w:val="00D61312"/>
    <w:rsid w:val="00D6186A"/>
    <w:rsid w:val="00D66515"/>
    <w:rsid w:val="00D67A1E"/>
    <w:rsid w:val="00D702B7"/>
    <w:rsid w:val="00D71C55"/>
    <w:rsid w:val="00D738D6"/>
    <w:rsid w:val="00D74AE0"/>
    <w:rsid w:val="00D755EB"/>
    <w:rsid w:val="00D82876"/>
    <w:rsid w:val="00D83FCD"/>
    <w:rsid w:val="00D84BF9"/>
    <w:rsid w:val="00D86FEA"/>
    <w:rsid w:val="00D87E00"/>
    <w:rsid w:val="00D9082F"/>
    <w:rsid w:val="00D9134D"/>
    <w:rsid w:val="00D913D9"/>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083A"/>
    <w:rsid w:val="00DC12D8"/>
    <w:rsid w:val="00DC2705"/>
    <w:rsid w:val="00DC2BEF"/>
    <w:rsid w:val="00DC309B"/>
    <w:rsid w:val="00DC4DA2"/>
    <w:rsid w:val="00DC5E03"/>
    <w:rsid w:val="00DC695E"/>
    <w:rsid w:val="00DD16FA"/>
    <w:rsid w:val="00DD1702"/>
    <w:rsid w:val="00DD30AF"/>
    <w:rsid w:val="00DD3311"/>
    <w:rsid w:val="00DD3A78"/>
    <w:rsid w:val="00DD4068"/>
    <w:rsid w:val="00DD5D23"/>
    <w:rsid w:val="00DD5E77"/>
    <w:rsid w:val="00DD6633"/>
    <w:rsid w:val="00DD70F3"/>
    <w:rsid w:val="00DD7A73"/>
    <w:rsid w:val="00DE2CC1"/>
    <w:rsid w:val="00DE346D"/>
    <w:rsid w:val="00DE3A02"/>
    <w:rsid w:val="00DE62A0"/>
    <w:rsid w:val="00DE6F87"/>
    <w:rsid w:val="00DF0861"/>
    <w:rsid w:val="00DF13E9"/>
    <w:rsid w:val="00DF1AE2"/>
    <w:rsid w:val="00DF2B1F"/>
    <w:rsid w:val="00DF2BB4"/>
    <w:rsid w:val="00DF47CE"/>
    <w:rsid w:val="00DF4A35"/>
    <w:rsid w:val="00DF4ED4"/>
    <w:rsid w:val="00DF6082"/>
    <w:rsid w:val="00DF62CD"/>
    <w:rsid w:val="00DF7B67"/>
    <w:rsid w:val="00E01AF0"/>
    <w:rsid w:val="00E0276D"/>
    <w:rsid w:val="00E03582"/>
    <w:rsid w:val="00E05806"/>
    <w:rsid w:val="00E05EC9"/>
    <w:rsid w:val="00E05FB9"/>
    <w:rsid w:val="00E13F5C"/>
    <w:rsid w:val="00E14F77"/>
    <w:rsid w:val="00E155A3"/>
    <w:rsid w:val="00E21BC2"/>
    <w:rsid w:val="00E22C40"/>
    <w:rsid w:val="00E23312"/>
    <w:rsid w:val="00E24B02"/>
    <w:rsid w:val="00E254B2"/>
    <w:rsid w:val="00E317E1"/>
    <w:rsid w:val="00E319E6"/>
    <w:rsid w:val="00E34EC2"/>
    <w:rsid w:val="00E353A6"/>
    <w:rsid w:val="00E37A94"/>
    <w:rsid w:val="00E4133C"/>
    <w:rsid w:val="00E43878"/>
    <w:rsid w:val="00E44406"/>
    <w:rsid w:val="00E456D9"/>
    <w:rsid w:val="00E474F4"/>
    <w:rsid w:val="00E50834"/>
    <w:rsid w:val="00E50D85"/>
    <w:rsid w:val="00E51264"/>
    <w:rsid w:val="00E564FE"/>
    <w:rsid w:val="00E57210"/>
    <w:rsid w:val="00E57F87"/>
    <w:rsid w:val="00E60BD7"/>
    <w:rsid w:val="00E639D8"/>
    <w:rsid w:val="00E64379"/>
    <w:rsid w:val="00E70039"/>
    <w:rsid w:val="00E710E3"/>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579E"/>
    <w:rsid w:val="00EA72C5"/>
    <w:rsid w:val="00EB02C8"/>
    <w:rsid w:val="00EB2021"/>
    <w:rsid w:val="00EB3C82"/>
    <w:rsid w:val="00EB6294"/>
    <w:rsid w:val="00EB6F25"/>
    <w:rsid w:val="00EB6F94"/>
    <w:rsid w:val="00EC4A25"/>
    <w:rsid w:val="00EC58EF"/>
    <w:rsid w:val="00EC6019"/>
    <w:rsid w:val="00EC6B3C"/>
    <w:rsid w:val="00EC7530"/>
    <w:rsid w:val="00ED29B6"/>
    <w:rsid w:val="00ED4D32"/>
    <w:rsid w:val="00ED7C58"/>
    <w:rsid w:val="00EE0393"/>
    <w:rsid w:val="00EE09AF"/>
    <w:rsid w:val="00EE1C04"/>
    <w:rsid w:val="00EE40EE"/>
    <w:rsid w:val="00EE442F"/>
    <w:rsid w:val="00EE651E"/>
    <w:rsid w:val="00EE66D4"/>
    <w:rsid w:val="00EF03B6"/>
    <w:rsid w:val="00EF4087"/>
    <w:rsid w:val="00EF4154"/>
    <w:rsid w:val="00EF4EB3"/>
    <w:rsid w:val="00EF653D"/>
    <w:rsid w:val="00EF6582"/>
    <w:rsid w:val="00EF66FA"/>
    <w:rsid w:val="00EF79D2"/>
    <w:rsid w:val="00F002A2"/>
    <w:rsid w:val="00F00678"/>
    <w:rsid w:val="00F01A8E"/>
    <w:rsid w:val="00F01EE8"/>
    <w:rsid w:val="00F025A2"/>
    <w:rsid w:val="00F02C0D"/>
    <w:rsid w:val="00F04712"/>
    <w:rsid w:val="00F05ABE"/>
    <w:rsid w:val="00F076C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6978"/>
    <w:rsid w:val="00F37089"/>
    <w:rsid w:val="00F37F20"/>
    <w:rsid w:val="00F40657"/>
    <w:rsid w:val="00F41BD6"/>
    <w:rsid w:val="00F41BE0"/>
    <w:rsid w:val="00F42CEC"/>
    <w:rsid w:val="00F4326B"/>
    <w:rsid w:val="00F44867"/>
    <w:rsid w:val="00F45F43"/>
    <w:rsid w:val="00F510E2"/>
    <w:rsid w:val="00F52E9B"/>
    <w:rsid w:val="00F53D19"/>
    <w:rsid w:val="00F55A01"/>
    <w:rsid w:val="00F56B44"/>
    <w:rsid w:val="00F573FC"/>
    <w:rsid w:val="00F6021A"/>
    <w:rsid w:val="00F6035B"/>
    <w:rsid w:val="00F60828"/>
    <w:rsid w:val="00F653B8"/>
    <w:rsid w:val="00F67CBB"/>
    <w:rsid w:val="00F67E83"/>
    <w:rsid w:val="00F730A2"/>
    <w:rsid w:val="00F73A33"/>
    <w:rsid w:val="00F75675"/>
    <w:rsid w:val="00F83F48"/>
    <w:rsid w:val="00F842F0"/>
    <w:rsid w:val="00F853C7"/>
    <w:rsid w:val="00F86530"/>
    <w:rsid w:val="00F86CAC"/>
    <w:rsid w:val="00F90292"/>
    <w:rsid w:val="00F903DD"/>
    <w:rsid w:val="00F907FE"/>
    <w:rsid w:val="00F915F7"/>
    <w:rsid w:val="00F91950"/>
    <w:rsid w:val="00F92508"/>
    <w:rsid w:val="00F930D2"/>
    <w:rsid w:val="00F931E7"/>
    <w:rsid w:val="00F94456"/>
    <w:rsid w:val="00F96887"/>
    <w:rsid w:val="00FA1266"/>
    <w:rsid w:val="00FA134D"/>
    <w:rsid w:val="00FA2AE1"/>
    <w:rsid w:val="00FA5660"/>
    <w:rsid w:val="00FB0A85"/>
    <w:rsid w:val="00FB0C0B"/>
    <w:rsid w:val="00FB218B"/>
    <w:rsid w:val="00FB2F09"/>
    <w:rsid w:val="00FB501F"/>
    <w:rsid w:val="00FB5957"/>
    <w:rsid w:val="00FC0363"/>
    <w:rsid w:val="00FC1192"/>
    <w:rsid w:val="00FC1660"/>
    <w:rsid w:val="00FC28E6"/>
    <w:rsid w:val="00FC2924"/>
    <w:rsid w:val="00FC3ABC"/>
    <w:rsid w:val="00FC6C38"/>
    <w:rsid w:val="00FC7564"/>
    <w:rsid w:val="00FD2565"/>
    <w:rsid w:val="00FD3EED"/>
    <w:rsid w:val="00FD3EFD"/>
    <w:rsid w:val="00FD47C3"/>
    <w:rsid w:val="00FD4B1C"/>
    <w:rsid w:val="00FD6700"/>
    <w:rsid w:val="00FD6B37"/>
    <w:rsid w:val="00FE189C"/>
    <w:rsid w:val="00FE1D77"/>
    <w:rsid w:val="00FE2BF3"/>
    <w:rsid w:val="00FE3E62"/>
    <w:rsid w:val="00FE6751"/>
    <w:rsid w:val="00FE68E5"/>
    <w:rsid w:val="00FE7AC4"/>
    <w:rsid w:val="00FE7DC9"/>
    <w:rsid w:val="00FF295C"/>
    <w:rsid w:val="00FF2C65"/>
    <w:rsid w:val="00FF5753"/>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131873504">
      <w:bodyDiv w:val="1"/>
      <w:marLeft w:val="0"/>
      <w:marRight w:val="0"/>
      <w:marTop w:val="0"/>
      <w:marBottom w:val="0"/>
      <w:divBdr>
        <w:top w:val="none" w:sz="0" w:space="0" w:color="auto"/>
        <w:left w:val="none" w:sz="0" w:space="0" w:color="auto"/>
        <w:bottom w:val="none" w:sz="0" w:space="0" w:color="auto"/>
        <w:right w:val="none" w:sz="0" w:space="0" w:color="auto"/>
      </w:divBdr>
    </w:div>
    <w:div w:id="742684775">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7E6E5-8BEC-4B32-BA3C-E7BE1626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4</cp:revision>
  <dcterms:created xsi:type="dcterms:W3CDTF">2019-02-19T10:05:00Z</dcterms:created>
  <dcterms:modified xsi:type="dcterms:W3CDTF">2019-02-19T10:52:00Z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